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3F49949" w:rsidR="00067548" w:rsidRPr="000404EF" w:rsidRDefault="00067548" w:rsidP="00C02147">
      <w:pPr>
        <w:pStyle w:val="3GPPHeader"/>
        <w:spacing w:after="60"/>
        <w:rPr>
          <w:lang w:val="en-US"/>
        </w:rPr>
      </w:pPr>
      <w:r w:rsidRPr="000404EF">
        <w:rPr>
          <w:lang w:val="en-US"/>
        </w:rPr>
        <w:t xml:space="preserve">3GPP TSG-RAN WG2 </w:t>
      </w:r>
      <w:r w:rsidR="005745BA">
        <w:rPr>
          <w:lang w:val="en-US"/>
        </w:rPr>
        <w:t>#9</w:t>
      </w:r>
      <w:r w:rsidR="00941645">
        <w:rPr>
          <w:lang w:val="en-US"/>
        </w:rPr>
        <w:t>8</w:t>
      </w:r>
      <w:r w:rsidRPr="000404EF">
        <w:rPr>
          <w:lang w:val="en-US"/>
        </w:rPr>
        <w:tab/>
      </w:r>
      <w:r w:rsidRPr="001650CA">
        <w:rPr>
          <w:lang w:val="en-US"/>
        </w:rPr>
        <w:t xml:space="preserve">Tdoc </w:t>
      </w:r>
      <w:r w:rsidR="001650CA">
        <w:t>R2-</w:t>
      </w:r>
      <w:r w:rsidR="00941645">
        <w:t>170</w:t>
      </w:r>
      <w:r w:rsidR="00CF4CBB">
        <w:t>4177</w:t>
      </w:r>
    </w:p>
    <w:p w14:paraId="34D94E32" w14:textId="4AE7E3D8" w:rsidR="00067548" w:rsidRDefault="002C5E48" w:rsidP="00C02147">
      <w:pPr>
        <w:pStyle w:val="3GPPHeader"/>
        <w:spacing w:after="60"/>
        <w:rPr>
          <w:b w:val="0"/>
          <w:noProof/>
        </w:rPr>
      </w:pPr>
      <w:r>
        <w:t>Hangzhou, P.R. of China, 15</w:t>
      </w:r>
      <w:r>
        <w:rPr>
          <w:vertAlign w:val="superscript"/>
        </w:rPr>
        <w:t>th</w:t>
      </w:r>
      <w:r>
        <w:t xml:space="preserve"> – 19</w:t>
      </w:r>
      <w:r w:rsidRPr="00AE3743">
        <w:rPr>
          <w:vertAlign w:val="superscript"/>
        </w:rPr>
        <w:t>th</w:t>
      </w:r>
      <w:r>
        <w:t xml:space="preserve"> May 2017</w:t>
      </w:r>
      <w:r w:rsidR="000801E5" w:rsidRPr="000801E5">
        <w:tab/>
      </w:r>
      <w:r w:rsidR="000801E5" w:rsidRPr="000801E5">
        <w:rPr>
          <w:b w:val="0"/>
          <w:i/>
          <w:sz w:val="20"/>
        </w:rPr>
        <w:t>(update of R2-1702561)</w:t>
      </w:r>
    </w:p>
    <w:p w14:paraId="56C12257" w14:textId="77777777" w:rsidR="00E90E49" w:rsidRPr="00CE0424" w:rsidRDefault="00E90E49" w:rsidP="00C02147">
      <w:pPr>
        <w:pStyle w:val="3GPPHeader"/>
      </w:pPr>
      <w:bookmarkStart w:id="0" w:name="_GoBack"/>
      <w:bookmarkEnd w:id="0"/>
    </w:p>
    <w:p w14:paraId="4A4F422A" w14:textId="44771C92"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CF4CBB">
        <w:rPr>
          <w:sz w:val="22"/>
          <w:szCs w:val="22"/>
          <w:lang w:val="en-US"/>
        </w:rPr>
        <w:t>9.7.2</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084B2779"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1D4D2D" w:rsidRPr="00F17BE1">
        <w:rPr>
          <w:sz w:val="22"/>
          <w:szCs w:val="22"/>
        </w:rPr>
        <w:t xml:space="preserve">CN selection when accessing </w:t>
      </w:r>
    </w:p>
    <w:p w14:paraId="65935703" w14:textId="3F175618" w:rsidR="00E90E49" w:rsidRPr="000801E5" w:rsidRDefault="00E90E49" w:rsidP="000801E5">
      <w:pPr>
        <w:pStyle w:val="3GPPHeader"/>
        <w:rPr>
          <w:sz w:val="22"/>
          <w:szCs w:val="22"/>
        </w:rPr>
      </w:pPr>
      <w:r w:rsidRPr="00F17BE1">
        <w:rPr>
          <w:sz w:val="22"/>
          <w:szCs w:val="22"/>
        </w:rPr>
        <w:t>Document for:</w:t>
      </w:r>
      <w:r w:rsidRPr="00F17BE1">
        <w:rPr>
          <w:sz w:val="22"/>
          <w:szCs w:val="22"/>
        </w:rPr>
        <w:tab/>
      </w:r>
      <w:r w:rsidR="00941645">
        <w:rPr>
          <w:sz w:val="22"/>
          <w:szCs w:val="22"/>
        </w:rPr>
        <w:t>Discussion, Decision</w:t>
      </w:r>
    </w:p>
    <w:p w14:paraId="607E06CC" w14:textId="77777777" w:rsidR="00E90E49" w:rsidRPr="00CE0424" w:rsidRDefault="00E90E49" w:rsidP="00C02147">
      <w:pPr>
        <w:pStyle w:val="Heading1"/>
        <w:jc w:val="both"/>
      </w:pPr>
      <w:r w:rsidRPr="00CE0424">
        <w:t>Introduction</w:t>
      </w:r>
    </w:p>
    <w:p w14:paraId="3FA4A10C" w14:textId="359AB6EF" w:rsidR="00B00123" w:rsidRDefault="001D4D2D" w:rsidP="00C02147">
      <w:r>
        <w:t>D</w:t>
      </w:r>
      <w:r w:rsidR="00B00123">
        <w:t>uring RAN2-NR</w:t>
      </w:r>
      <w:r w:rsidR="00F17BE1">
        <w:t xml:space="preserve"> AH,</w:t>
      </w:r>
      <w:r w:rsidR="00A50F2F">
        <w:t xml:space="preserve"> the operation of </w:t>
      </w:r>
      <w:r w:rsidR="0012372A">
        <w:t>LTE</w:t>
      </w:r>
      <w:r w:rsidR="00A50F2F">
        <w:t xml:space="preserve"> with 5G</w:t>
      </w:r>
      <w:r w:rsidR="00BB40A4">
        <w:t>-</w:t>
      </w:r>
      <w:r w:rsidR="006C5EBA">
        <w:t>Core (</w:t>
      </w:r>
      <w:r w:rsidR="00F17BE1">
        <w:t xml:space="preserve">here called </w:t>
      </w:r>
      <w:r w:rsidR="0012372A">
        <w:t>LTE-</w:t>
      </w:r>
      <w:r w:rsidR="006C5EBA">
        <w:t>5G</w:t>
      </w:r>
      <w:r w:rsidR="00A50F2F">
        <w:t>C) was discussed and</w:t>
      </w:r>
      <w:r w:rsidR="00B00123">
        <w:t xml:space="preserve"> it was agreed that:</w:t>
      </w:r>
    </w:p>
    <w:p w14:paraId="29C31E68" w14:textId="77777777"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1032885C"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006C5EBA" w:rsidRPr="006C5EBA">
        <w:rPr>
          <w:rFonts w:eastAsia="MS Mincho"/>
          <w:szCs w:val="24"/>
          <w:lang w:eastAsia="en-GB"/>
        </w:rPr>
        <w:t xml:space="preserve">The eNB with connection to NG-Core can also have connection to EPC, and the LTE cell can support both UEs connected </w:t>
      </w:r>
      <w:r w:rsidR="006C5EBA">
        <w:rPr>
          <w:rFonts w:eastAsia="MS Mincho"/>
          <w:szCs w:val="24"/>
          <w:lang w:eastAsia="en-GB"/>
        </w:rPr>
        <w:t xml:space="preserve">to </w:t>
      </w:r>
      <w:r w:rsidR="006C5EBA" w:rsidRPr="006C5EBA">
        <w:rPr>
          <w:rFonts w:eastAsia="MS Mincho"/>
          <w:szCs w:val="24"/>
          <w:lang w:eastAsia="en-GB"/>
        </w:rPr>
        <w:t>EPC and UEs connected to 5G-CN</w:t>
      </w:r>
      <w:r w:rsidR="006C5EBA">
        <w:rPr>
          <w:rFonts w:eastAsia="MS Mincho"/>
          <w:szCs w:val="24"/>
          <w:lang w:eastAsia="en-GB"/>
        </w:rPr>
        <w:t>.</w:t>
      </w:r>
    </w:p>
    <w:p w14:paraId="7236E464" w14:textId="776E125F" w:rsidR="006C5EBA"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pPr>
      <w:r w:rsidRPr="001E7EC3">
        <w:rPr>
          <w:rFonts w:eastAsia="MS Mincho"/>
          <w:szCs w:val="24"/>
          <w:lang w:eastAsia="en-GB"/>
        </w:rPr>
        <w:t>2</w:t>
      </w:r>
      <w:r w:rsidRPr="001E7EC3">
        <w:rPr>
          <w:rFonts w:eastAsia="MS Mincho"/>
          <w:szCs w:val="24"/>
          <w:lang w:eastAsia="en-GB"/>
        </w:rPr>
        <w:tab/>
      </w:r>
      <w:r w:rsidR="006C5EBA">
        <w:t xml:space="preserve">In order to support both </w:t>
      </w:r>
      <w:r w:rsidR="006C5EBA" w:rsidRPr="00A0002F">
        <w:t>UEs connected</w:t>
      </w:r>
      <w:r w:rsidR="00741314">
        <w:t xml:space="preserve"> to</w:t>
      </w:r>
      <w:r w:rsidR="006C5EBA" w:rsidRPr="00A0002F">
        <w:t xml:space="preserve"> EPC </w:t>
      </w:r>
      <w:r w:rsidR="006C5EBA">
        <w:t xml:space="preserve">and </w:t>
      </w:r>
      <w:r w:rsidR="006C5EBA" w:rsidRPr="00A0002F">
        <w:t xml:space="preserve">UEs connected to 5G-CN </w:t>
      </w:r>
      <w:r w:rsidR="006C5EBA">
        <w:t>in an LTE cell simultaneo</w:t>
      </w:r>
      <w:r w:rsidR="00007172">
        <w:t xml:space="preserve">usly, both the LTE NAS specific </w:t>
      </w:r>
      <w:r w:rsidR="006C5EBA">
        <w:t>parameters and NextGen NAS specific parameters should be broadcasted in system information.</w:t>
      </w:r>
    </w:p>
    <w:p w14:paraId="41D50745" w14:textId="339DA90C" w:rsidR="00706C0A" w:rsidRPr="001E7EC3" w:rsidRDefault="006C5EBA" w:rsidP="00706C0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t>3    It should be possible for LTE eNB to identify at latest by message 5 (message containing initial NAS message) whether the UE is connecting to EPC or NG Core.</w:t>
      </w:r>
    </w:p>
    <w:p w14:paraId="1762A689" w14:textId="77777777" w:rsidR="008D5AE8" w:rsidRDefault="008D5AE8" w:rsidP="00C02147">
      <w:pPr>
        <w:pStyle w:val="BodyText"/>
      </w:pPr>
    </w:p>
    <w:p w14:paraId="72DC441B" w14:textId="6504BC59" w:rsidR="001433E3" w:rsidRDefault="001433E3" w:rsidP="00C02147">
      <w:pPr>
        <w:pStyle w:val="BodyText"/>
      </w:pPr>
      <w:r>
        <w:t xml:space="preserve">In this contribution, we discuss how </w:t>
      </w:r>
      <w:r w:rsidR="0012372A">
        <w:t>an LTE eNB that is connected to both EPC and 5GC should broadcast information</w:t>
      </w:r>
      <w:r w:rsidR="000B58CB">
        <w:t xml:space="preserve"> about the core networks</w:t>
      </w:r>
      <w:r w:rsidR="00440253">
        <w:t xml:space="preserve"> (CNs)</w:t>
      </w:r>
      <w:r w:rsidR="00A77A7E">
        <w:t xml:space="preserve"> to</w:t>
      </w:r>
      <w:r w:rsidR="00B904EC">
        <w:t xml:space="preserve"> assist </w:t>
      </w:r>
      <w:r w:rsidR="00A77A7E">
        <w:t>the UEs</w:t>
      </w:r>
      <w:r w:rsidR="00B904EC">
        <w:t xml:space="preserve"> in performing CN selection.</w:t>
      </w:r>
      <w:r w:rsidR="00F17BE1">
        <w:t xml:space="preserve"> We also discuss how the UE should access the network.</w:t>
      </w:r>
    </w:p>
    <w:p w14:paraId="36CEC7B2" w14:textId="46203196" w:rsidR="001643A8" w:rsidRDefault="004000E8" w:rsidP="00C02147">
      <w:pPr>
        <w:pStyle w:val="Heading1"/>
        <w:jc w:val="both"/>
      </w:pPr>
      <w:bookmarkStart w:id="1" w:name="_Ref178064866"/>
      <w:r w:rsidRPr="00CE0424">
        <w:t>Discussion</w:t>
      </w:r>
      <w:bookmarkEnd w:id="1"/>
    </w:p>
    <w:p w14:paraId="42FD83FC" w14:textId="4497EBFB" w:rsidR="009A0A51" w:rsidRDefault="00B5443B" w:rsidP="00E22C8E">
      <w:pPr>
        <w:pStyle w:val="Proposal"/>
        <w:numPr>
          <w:ilvl w:val="0"/>
          <w:numId w:val="0"/>
        </w:numPr>
        <w:rPr>
          <w:b w:val="0"/>
        </w:rPr>
      </w:pPr>
      <w:r>
        <w:rPr>
          <w:b w:val="0"/>
        </w:rPr>
        <w:t>It has been agreed in SA2 that d</w:t>
      </w:r>
      <w:r w:rsidRPr="00B5443B">
        <w:rPr>
          <w:b w:val="0"/>
        </w:rPr>
        <w:t>eployments based on different 3GPP architecture options (i.e.</w:t>
      </w:r>
      <w:r w:rsidR="00BF130A">
        <w:rPr>
          <w:b w:val="0"/>
        </w:rPr>
        <w:t>,</w:t>
      </w:r>
      <w:r w:rsidRPr="00B5443B">
        <w:rPr>
          <w:b w:val="0"/>
        </w:rPr>
        <w:t xml:space="preserve"> EPC</w:t>
      </w:r>
      <w:r w:rsidR="00EB1001">
        <w:rPr>
          <w:b w:val="0"/>
        </w:rPr>
        <w:t>-b</w:t>
      </w:r>
      <w:r w:rsidRPr="00B5443B">
        <w:rPr>
          <w:b w:val="0"/>
        </w:rPr>
        <w:t xml:space="preserve">ased </w:t>
      </w:r>
      <w:r w:rsidR="00BF624C">
        <w:rPr>
          <w:b w:val="0"/>
        </w:rPr>
        <w:t>and</w:t>
      </w:r>
      <w:r w:rsidRPr="00B5443B">
        <w:rPr>
          <w:b w:val="0"/>
        </w:rPr>
        <w:t xml:space="preserve"> 5GC</w:t>
      </w:r>
      <w:r w:rsidR="00EB1001">
        <w:rPr>
          <w:b w:val="0"/>
        </w:rPr>
        <w:t>-</w:t>
      </w:r>
      <w:r w:rsidRPr="00B5443B">
        <w:rPr>
          <w:b w:val="0"/>
        </w:rPr>
        <w:t>based</w:t>
      </w:r>
      <w:r w:rsidR="00EB1001">
        <w:rPr>
          <w:b w:val="0"/>
        </w:rPr>
        <w:t xml:space="preserve">) </w:t>
      </w:r>
      <w:r w:rsidR="00D4762C" w:rsidRPr="00D4762C">
        <w:rPr>
          <w:b w:val="0"/>
        </w:rPr>
        <w:t>and UEs w</w:t>
      </w:r>
      <w:r w:rsidR="00D4762C">
        <w:rPr>
          <w:b w:val="0"/>
        </w:rPr>
        <w:t>ith different capabilities (EPC-</w:t>
      </w:r>
      <w:r w:rsidR="00D4762C" w:rsidRPr="00D4762C">
        <w:rPr>
          <w:b w:val="0"/>
        </w:rPr>
        <w:t>NAS and 5GC</w:t>
      </w:r>
      <w:r w:rsidR="00D4762C">
        <w:rPr>
          <w:b w:val="0"/>
        </w:rPr>
        <w:t>-</w:t>
      </w:r>
      <w:r w:rsidR="00D4762C" w:rsidRPr="00D4762C">
        <w:rPr>
          <w:b w:val="0"/>
        </w:rPr>
        <w:t xml:space="preserve">NAS) </w:t>
      </w:r>
      <w:r w:rsidRPr="00B5443B">
        <w:rPr>
          <w:b w:val="0"/>
        </w:rPr>
        <w:t>may coexist at the same time within one</w:t>
      </w:r>
      <w:r>
        <w:rPr>
          <w:b w:val="0"/>
        </w:rPr>
        <w:t xml:space="preserve"> </w:t>
      </w:r>
      <w:r w:rsidRPr="00B5443B">
        <w:rPr>
          <w:b w:val="0"/>
        </w:rPr>
        <w:t>PLMN</w:t>
      </w:r>
      <w:r w:rsidR="0026285C">
        <w:rPr>
          <w:b w:val="0"/>
        </w:rPr>
        <w:t xml:space="preserve"> [1]</w:t>
      </w:r>
      <w:r w:rsidRPr="00B5443B">
        <w:rPr>
          <w:b w:val="0"/>
        </w:rPr>
        <w:t>.</w:t>
      </w:r>
      <w:r>
        <w:rPr>
          <w:b w:val="0"/>
        </w:rPr>
        <w:t xml:space="preserve"> </w:t>
      </w:r>
      <w:r w:rsidR="00D4762C" w:rsidRPr="00D4762C">
        <w:rPr>
          <w:b w:val="0"/>
        </w:rPr>
        <w:t>It</w:t>
      </w:r>
      <w:r w:rsidR="00577949">
        <w:rPr>
          <w:b w:val="0"/>
        </w:rPr>
        <w:t xml:space="preserve"> was also agreed that</w:t>
      </w:r>
      <w:r w:rsidR="00D4762C" w:rsidRPr="00D4762C">
        <w:rPr>
          <w:b w:val="0"/>
        </w:rPr>
        <w:t xml:space="preserve"> a UE that is capable of supporting 5GC</w:t>
      </w:r>
      <w:r w:rsidR="00D4762C">
        <w:rPr>
          <w:b w:val="0"/>
        </w:rPr>
        <w:t>-</w:t>
      </w:r>
      <w:r w:rsidR="00D4762C" w:rsidRPr="00D4762C">
        <w:rPr>
          <w:b w:val="0"/>
        </w:rPr>
        <w:t xml:space="preserve">NAS procedures </w:t>
      </w:r>
      <w:r w:rsidR="00B43030">
        <w:rPr>
          <w:b w:val="0"/>
        </w:rPr>
        <w:t>should</w:t>
      </w:r>
      <w:r w:rsidR="00D4762C" w:rsidRPr="00D4762C">
        <w:rPr>
          <w:b w:val="0"/>
        </w:rPr>
        <w:t xml:space="preserve"> also be capable of supporting EPC</w:t>
      </w:r>
      <w:r w:rsidR="00D4762C">
        <w:rPr>
          <w:b w:val="0"/>
        </w:rPr>
        <w:t>-</w:t>
      </w:r>
      <w:r w:rsidR="00D4762C" w:rsidRPr="00D4762C">
        <w:rPr>
          <w:b w:val="0"/>
        </w:rPr>
        <w:t xml:space="preserve">NAS </w:t>
      </w:r>
      <w:r w:rsidR="00D4762C">
        <w:rPr>
          <w:b w:val="0"/>
        </w:rPr>
        <w:t>procedures</w:t>
      </w:r>
      <w:r w:rsidR="00577949">
        <w:rPr>
          <w:b w:val="0"/>
        </w:rPr>
        <w:t xml:space="preserve"> [1]</w:t>
      </w:r>
      <w:r w:rsidR="00D4762C">
        <w:rPr>
          <w:b w:val="0"/>
        </w:rPr>
        <w:t xml:space="preserve">. Therefore, we can assume that UEs that are capable only of EPC-NAS must be connected to EPC, while UEs that are capable of 5GC-NAS can be connected either to EPC or 5GC. </w:t>
      </w:r>
      <w:r w:rsidR="00EB1001">
        <w:rPr>
          <w:b w:val="0"/>
        </w:rPr>
        <w:t>W</w:t>
      </w:r>
      <w:r w:rsidR="00A77A7E">
        <w:rPr>
          <w:b w:val="0"/>
        </w:rPr>
        <w:t>e can</w:t>
      </w:r>
      <w:r w:rsidR="00AD2BA9">
        <w:rPr>
          <w:b w:val="0"/>
        </w:rPr>
        <w:t xml:space="preserve"> also</w:t>
      </w:r>
      <w:r w:rsidR="00EB1001">
        <w:rPr>
          <w:b w:val="0"/>
        </w:rPr>
        <w:t xml:space="preserve"> </w:t>
      </w:r>
      <w:r w:rsidR="00A77A7E">
        <w:rPr>
          <w:b w:val="0"/>
        </w:rPr>
        <w:t>assume that an LTE eNB can be</w:t>
      </w:r>
      <w:r w:rsidR="00D4762C">
        <w:rPr>
          <w:b w:val="0"/>
        </w:rPr>
        <w:t>long</w:t>
      </w:r>
      <w:r w:rsidR="00A77A7E">
        <w:rPr>
          <w:b w:val="0"/>
        </w:rPr>
        <w:t xml:space="preserve"> to multiple PLMN</w:t>
      </w:r>
      <w:r w:rsidR="00EB1001">
        <w:rPr>
          <w:b w:val="0"/>
        </w:rPr>
        <w:t>s</w:t>
      </w:r>
      <w:r w:rsidR="00A77A7E">
        <w:rPr>
          <w:b w:val="0"/>
        </w:rPr>
        <w:t xml:space="preserve"> and that for each PLMN </w:t>
      </w:r>
      <w:r w:rsidR="00D4762C">
        <w:rPr>
          <w:b w:val="0"/>
        </w:rPr>
        <w:t>the LTE eNB</w:t>
      </w:r>
      <w:r w:rsidR="00A77A7E">
        <w:rPr>
          <w:b w:val="0"/>
        </w:rPr>
        <w:t xml:space="preserve"> can be connected</w:t>
      </w:r>
      <w:r w:rsidR="00EB1001">
        <w:rPr>
          <w:b w:val="0"/>
        </w:rPr>
        <w:t xml:space="preserve"> to</w:t>
      </w:r>
      <w:r w:rsidR="00A461CF">
        <w:rPr>
          <w:b w:val="0"/>
        </w:rPr>
        <w:t xml:space="preserve">: (1) EPC only, </w:t>
      </w:r>
      <w:r w:rsidR="00A77A7E">
        <w:rPr>
          <w:b w:val="0"/>
        </w:rPr>
        <w:t>(</w:t>
      </w:r>
      <w:r w:rsidR="00127422">
        <w:rPr>
          <w:b w:val="0"/>
        </w:rPr>
        <w:t>2</w:t>
      </w:r>
      <w:r w:rsidR="00A77A7E">
        <w:rPr>
          <w:b w:val="0"/>
        </w:rPr>
        <w:t>) both EPC and 5GC</w:t>
      </w:r>
      <w:r w:rsidR="00A461CF">
        <w:rPr>
          <w:b w:val="0"/>
        </w:rPr>
        <w:t xml:space="preserve"> or (3) 5GC only</w:t>
      </w:r>
      <w:r w:rsidR="00A77A7E">
        <w:rPr>
          <w:b w:val="0"/>
        </w:rPr>
        <w:t>.</w:t>
      </w:r>
      <w:r w:rsidR="00654D90">
        <w:rPr>
          <w:b w:val="0"/>
        </w:rPr>
        <w:t xml:space="preserve"> </w:t>
      </w:r>
      <w:r w:rsidR="00D4520B">
        <w:rPr>
          <w:b w:val="0"/>
        </w:rPr>
        <w:t xml:space="preserve">This is </w:t>
      </w:r>
      <w:r w:rsidR="00E92CB2">
        <w:rPr>
          <w:b w:val="0"/>
        </w:rPr>
        <w:t>because</w:t>
      </w:r>
      <w:r w:rsidR="008732E1">
        <w:rPr>
          <w:b w:val="0"/>
        </w:rPr>
        <w:t xml:space="preserve"> </w:t>
      </w:r>
      <w:r w:rsidR="00D4520B">
        <w:rPr>
          <w:b w:val="0"/>
        </w:rPr>
        <w:t xml:space="preserve">different operators can decide </w:t>
      </w:r>
      <w:r w:rsidR="00127422">
        <w:rPr>
          <w:b w:val="0"/>
        </w:rPr>
        <w:t>to introduce support for 5GC at different times.</w:t>
      </w:r>
      <w:r w:rsidR="00D4520B">
        <w:rPr>
          <w:b w:val="0"/>
        </w:rPr>
        <w:t xml:space="preserve"> </w:t>
      </w:r>
      <w:r w:rsidR="00654D90">
        <w:rPr>
          <w:b w:val="0"/>
        </w:rPr>
        <w:t>The LTE eNB should broadcast the information about which CN</w:t>
      </w:r>
      <w:r w:rsidR="00D4762C">
        <w:rPr>
          <w:b w:val="0"/>
        </w:rPr>
        <w:t>s</w:t>
      </w:r>
      <w:r w:rsidR="00654D90">
        <w:rPr>
          <w:b w:val="0"/>
        </w:rPr>
        <w:t xml:space="preserve"> </w:t>
      </w:r>
      <w:r w:rsidR="00D4762C">
        <w:rPr>
          <w:b w:val="0"/>
        </w:rPr>
        <w:t>are</w:t>
      </w:r>
      <w:r w:rsidR="00654D90">
        <w:rPr>
          <w:b w:val="0"/>
        </w:rPr>
        <w:t xml:space="preserve"> available on each PLMN to assist the </w:t>
      </w:r>
      <w:r w:rsidR="00AD2BA9">
        <w:rPr>
          <w:b w:val="0"/>
        </w:rPr>
        <w:t xml:space="preserve">different </w:t>
      </w:r>
      <w:r w:rsidR="00654D90">
        <w:rPr>
          <w:b w:val="0"/>
        </w:rPr>
        <w:t>UEs in performing CN selection.</w:t>
      </w:r>
    </w:p>
    <w:p w14:paraId="4DD5C28A" w14:textId="082E5979" w:rsidR="00D4762C" w:rsidRPr="000801E5" w:rsidRDefault="00CF4CBB" w:rsidP="00D4762C">
      <w:pPr>
        <w:pStyle w:val="TOC1"/>
        <w:jc w:val="both"/>
        <w:rPr>
          <w:rFonts w:asciiTheme="minorHAnsi" w:eastAsiaTheme="minorEastAsia" w:hAnsiTheme="minorHAnsi" w:cstheme="minorBidi"/>
          <w:b w:val="0"/>
          <w:sz w:val="22"/>
          <w:lang w:val="en-GB" w:eastAsia="en-US"/>
        </w:rPr>
      </w:pPr>
      <w:r>
        <w:t xml:space="preserve">Proposal </w:t>
      </w:r>
      <w:r w:rsidR="00D4762C">
        <w:t>1</w:t>
      </w:r>
      <w:r w:rsidR="00D4762C">
        <w:rPr>
          <w:rFonts w:asciiTheme="minorHAnsi" w:eastAsiaTheme="minorEastAsia" w:hAnsiTheme="minorHAnsi" w:cstheme="minorBidi"/>
          <w:b w:val="0"/>
          <w:sz w:val="22"/>
          <w:lang w:eastAsia="en-US"/>
        </w:rPr>
        <w:tab/>
      </w:r>
      <w:r w:rsidR="00D4762C">
        <w:t>An LTE eNB can belong to multiple PLMNs and for each PLMN it can be connected to: (1) EPC only</w:t>
      </w:r>
      <w:r w:rsidR="00A461CF">
        <w:t xml:space="preserve">, </w:t>
      </w:r>
      <w:r w:rsidR="00D4762C">
        <w:t>(2) both EPC and 5GC</w:t>
      </w:r>
      <w:r w:rsidR="00A461CF">
        <w:t xml:space="preserve"> or (3) 5GC only</w:t>
      </w:r>
      <w:r w:rsidR="00D4762C">
        <w:t xml:space="preserve">. </w:t>
      </w:r>
    </w:p>
    <w:p w14:paraId="3A54CCFE" w14:textId="77777777" w:rsidR="00DE60D1" w:rsidRPr="00D4762C" w:rsidRDefault="00DE60D1" w:rsidP="00E22C8E">
      <w:pPr>
        <w:pStyle w:val="Proposal"/>
        <w:numPr>
          <w:ilvl w:val="0"/>
          <w:numId w:val="0"/>
        </w:numPr>
        <w:rPr>
          <w:b w:val="0"/>
          <w:lang w:val="en-US"/>
        </w:rPr>
      </w:pPr>
    </w:p>
    <w:p w14:paraId="747F9B1B" w14:textId="4F8AD659" w:rsidR="00127422" w:rsidRDefault="00127422" w:rsidP="009C3A99">
      <w:pPr>
        <w:pStyle w:val="Proposal"/>
        <w:numPr>
          <w:ilvl w:val="0"/>
          <w:numId w:val="0"/>
        </w:numPr>
        <w:rPr>
          <w:b w:val="0"/>
        </w:rPr>
      </w:pPr>
      <w:r>
        <w:rPr>
          <w:b w:val="0"/>
        </w:rPr>
        <w:t xml:space="preserve">An open question is whether to consider </w:t>
      </w:r>
      <w:r w:rsidR="00E46558">
        <w:rPr>
          <w:b w:val="0"/>
        </w:rPr>
        <w:t>the</w:t>
      </w:r>
      <w:r>
        <w:rPr>
          <w:b w:val="0"/>
        </w:rPr>
        <w:t xml:space="preserve"> scenario in which an LTE eNB is only connected to 5GC.</w:t>
      </w:r>
      <w:r w:rsidR="009C3A99">
        <w:rPr>
          <w:b w:val="0"/>
        </w:rPr>
        <w:t xml:space="preserve"> We believe that this scenario might arise in the medium/long term future. This is because operators may want to discontinue the EPC and move completely to 5GC. Therefore, we believe that it would be beneficial to include the support for this scenario. </w:t>
      </w:r>
      <w:r>
        <w:rPr>
          <w:b w:val="0"/>
        </w:rPr>
        <w:t>UE</w:t>
      </w:r>
      <w:r w:rsidR="00B270E6">
        <w:rPr>
          <w:b w:val="0"/>
        </w:rPr>
        <w:t>s</w:t>
      </w:r>
      <w:r>
        <w:rPr>
          <w:b w:val="0"/>
        </w:rPr>
        <w:t xml:space="preserve"> capable </w:t>
      </w:r>
      <w:r w:rsidR="00B270E6">
        <w:rPr>
          <w:b w:val="0"/>
        </w:rPr>
        <w:t xml:space="preserve">only </w:t>
      </w:r>
      <w:r>
        <w:rPr>
          <w:b w:val="0"/>
        </w:rPr>
        <w:t xml:space="preserve">of EPC-NAS </w:t>
      </w:r>
      <w:r w:rsidR="00A73915">
        <w:rPr>
          <w:b w:val="0"/>
        </w:rPr>
        <w:t>should</w:t>
      </w:r>
      <w:r>
        <w:rPr>
          <w:b w:val="0"/>
        </w:rPr>
        <w:t xml:space="preserve"> not be </w:t>
      </w:r>
      <w:r w:rsidR="00B3104E">
        <w:rPr>
          <w:b w:val="0"/>
        </w:rPr>
        <w:t>allowed</w:t>
      </w:r>
      <w:r>
        <w:rPr>
          <w:b w:val="0"/>
        </w:rPr>
        <w:t xml:space="preserve"> to access </w:t>
      </w:r>
      <w:r w:rsidR="009C3A99">
        <w:rPr>
          <w:b w:val="0"/>
        </w:rPr>
        <w:t>an</w:t>
      </w:r>
      <w:r>
        <w:rPr>
          <w:b w:val="0"/>
        </w:rPr>
        <w:t xml:space="preserve"> LTE eNB</w:t>
      </w:r>
      <w:r w:rsidR="009C3A99">
        <w:rPr>
          <w:b w:val="0"/>
        </w:rPr>
        <w:t xml:space="preserve"> connected to 5GC only</w:t>
      </w:r>
      <w:r>
        <w:rPr>
          <w:b w:val="0"/>
        </w:rPr>
        <w:t xml:space="preserve"> at any time. </w:t>
      </w:r>
      <w:r w:rsidR="00B270E6">
        <w:rPr>
          <w:b w:val="0"/>
        </w:rPr>
        <w:t>For this reason, it may be necessary to bar the LTE eNB for UEs capable only of EPC-NAS</w:t>
      </w:r>
      <w:r w:rsidR="00A73915">
        <w:rPr>
          <w:b w:val="0"/>
        </w:rPr>
        <w:t xml:space="preserve"> and force the</w:t>
      </w:r>
      <w:r w:rsidR="00B3104E">
        <w:rPr>
          <w:b w:val="0"/>
        </w:rPr>
        <w:t xml:space="preserve">se UEs </w:t>
      </w:r>
      <w:r w:rsidR="00A73915">
        <w:rPr>
          <w:b w:val="0"/>
        </w:rPr>
        <w:t>to re-select to a different cell.</w:t>
      </w:r>
      <w:r w:rsidR="00B3104E">
        <w:rPr>
          <w:b w:val="0"/>
        </w:rPr>
        <w:t xml:space="preserve"> </w:t>
      </w:r>
    </w:p>
    <w:p w14:paraId="41DA076A" w14:textId="752B1F44" w:rsidR="00B3104E" w:rsidRDefault="003F2526" w:rsidP="00B3104E">
      <w:pPr>
        <w:pStyle w:val="TOC1"/>
        <w:jc w:val="both"/>
        <w:rPr>
          <w:rFonts w:asciiTheme="minorHAnsi" w:eastAsiaTheme="minorEastAsia" w:hAnsiTheme="minorHAnsi" w:cstheme="minorBidi"/>
          <w:b w:val="0"/>
          <w:sz w:val="22"/>
          <w:lang w:eastAsia="en-US"/>
        </w:rPr>
      </w:pPr>
      <w:r>
        <w:t xml:space="preserve">Proposal </w:t>
      </w:r>
      <w:r w:rsidR="00CF4CBB">
        <w:t>2</w:t>
      </w:r>
      <w:r w:rsidR="00B3104E">
        <w:rPr>
          <w:rFonts w:asciiTheme="minorHAnsi" w:eastAsiaTheme="minorEastAsia" w:hAnsiTheme="minorHAnsi" w:cstheme="minorBidi"/>
          <w:b w:val="0"/>
          <w:sz w:val="22"/>
          <w:lang w:eastAsia="en-US"/>
        </w:rPr>
        <w:tab/>
      </w:r>
      <w:r w:rsidR="00737B36">
        <w:t xml:space="preserve">In case that </w:t>
      </w:r>
      <w:r w:rsidR="00394905">
        <w:t xml:space="preserve">a PLMN in </w:t>
      </w:r>
      <w:r w:rsidR="00737B36">
        <w:t>an LTE eNB is connected to 5GC only, t</w:t>
      </w:r>
      <w:r w:rsidR="00C61A6D">
        <w:t xml:space="preserve">he UEs </w:t>
      </w:r>
      <w:r w:rsidR="009830E7">
        <w:t xml:space="preserve">only </w:t>
      </w:r>
      <w:r w:rsidR="00C61A6D">
        <w:t>capable of EPC-</w:t>
      </w:r>
      <w:r w:rsidR="00737B36">
        <w:t>NAS should be barred and should reselect to a different cell.</w:t>
      </w:r>
    </w:p>
    <w:p w14:paraId="65265538" w14:textId="77777777" w:rsidR="00B3104E" w:rsidRPr="00B3104E" w:rsidRDefault="00B3104E" w:rsidP="00E22C8E">
      <w:pPr>
        <w:pStyle w:val="Proposal"/>
        <w:numPr>
          <w:ilvl w:val="0"/>
          <w:numId w:val="0"/>
        </w:numPr>
        <w:rPr>
          <w:b w:val="0"/>
          <w:lang w:val="en-US"/>
        </w:rPr>
      </w:pPr>
    </w:p>
    <w:p w14:paraId="33445566" w14:textId="597BAEF9" w:rsidR="00DC3807" w:rsidRDefault="007651A3" w:rsidP="00E22C8E">
      <w:pPr>
        <w:pStyle w:val="Proposal"/>
        <w:numPr>
          <w:ilvl w:val="0"/>
          <w:numId w:val="0"/>
        </w:numPr>
        <w:rPr>
          <w:b w:val="0"/>
        </w:rPr>
      </w:pPr>
      <w:r>
        <w:rPr>
          <w:b w:val="0"/>
          <w:lang w:val="en-US"/>
        </w:rPr>
        <w:lastRenderedPageBreak/>
        <w:t>Today, t</w:t>
      </w:r>
      <w:r>
        <w:rPr>
          <w:b w:val="0"/>
        </w:rPr>
        <w:t xml:space="preserve">he LTE eNB broadcasts the information about the available PLMNs </w:t>
      </w:r>
      <w:r w:rsidR="0056299C">
        <w:rPr>
          <w:b w:val="0"/>
        </w:rPr>
        <w:t>as part of the</w:t>
      </w:r>
      <w:r>
        <w:rPr>
          <w:b w:val="0"/>
        </w:rPr>
        <w:t xml:space="preserve"> system information. The </w:t>
      </w:r>
      <w:r w:rsidR="0056299C">
        <w:rPr>
          <w:b w:val="0"/>
        </w:rPr>
        <w:t>system information</w:t>
      </w:r>
      <w:r>
        <w:rPr>
          <w:b w:val="0"/>
        </w:rPr>
        <w:t xml:space="preserve"> should be extended </w:t>
      </w:r>
      <w:r w:rsidR="00B93111">
        <w:rPr>
          <w:b w:val="0"/>
        </w:rPr>
        <w:t xml:space="preserve">with new information </w:t>
      </w:r>
      <w:r>
        <w:rPr>
          <w:b w:val="0"/>
        </w:rPr>
        <w:t xml:space="preserve">to also include the information about the available CNs per each PLMN. </w:t>
      </w:r>
    </w:p>
    <w:p w14:paraId="175EFC17" w14:textId="125B6945" w:rsidR="00DC3807" w:rsidRDefault="00DC3807" w:rsidP="00DC3807">
      <w:pPr>
        <w:pStyle w:val="TOC1"/>
        <w:jc w:val="both"/>
        <w:rPr>
          <w:rFonts w:asciiTheme="minorHAnsi" w:eastAsiaTheme="minorEastAsia" w:hAnsiTheme="minorHAnsi" w:cstheme="minorBidi"/>
          <w:b w:val="0"/>
          <w:sz w:val="22"/>
          <w:lang w:eastAsia="en-US"/>
        </w:rPr>
      </w:pPr>
      <w:r>
        <w:t xml:space="preserve">Proposal </w:t>
      </w:r>
      <w:r w:rsidR="00CF4CBB">
        <w:t>3</w:t>
      </w:r>
      <w:r>
        <w:rPr>
          <w:rFonts w:asciiTheme="minorHAnsi" w:eastAsiaTheme="minorEastAsia" w:hAnsiTheme="minorHAnsi" w:cstheme="minorBidi"/>
          <w:b w:val="0"/>
          <w:sz w:val="22"/>
          <w:lang w:eastAsia="en-US"/>
        </w:rPr>
        <w:tab/>
      </w:r>
      <w:r>
        <w:t xml:space="preserve">In LTE, the </w:t>
      </w:r>
      <w:r w:rsidR="0056299C">
        <w:t xml:space="preserve">system </w:t>
      </w:r>
      <w:r w:rsidR="00B93111">
        <w:t>information</w:t>
      </w:r>
      <w:r>
        <w:t xml:space="preserve"> should be extended</w:t>
      </w:r>
      <w:r w:rsidR="00DE0BCA">
        <w:t xml:space="preserve"> </w:t>
      </w:r>
      <w:r>
        <w:t>to include information about the available CN per each PLMN.</w:t>
      </w:r>
    </w:p>
    <w:p w14:paraId="24EEBBD0" w14:textId="77777777" w:rsidR="00982A09" w:rsidRDefault="007651A3" w:rsidP="00710F3E">
      <w:pPr>
        <w:pStyle w:val="Proposal"/>
        <w:numPr>
          <w:ilvl w:val="0"/>
          <w:numId w:val="0"/>
        </w:numPr>
        <w:rPr>
          <w:b w:val="0"/>
        </w:rPr>
      </w:pPr>
      <w:r>
        <w:rPr>
          <w:b w:val="0"/>
        </w:rPr>
        <w:t xml:space="preserve"> </w:t>
      </w:r>
    </w:p>
    <w:p w14:paraId="575E023E" w14:textId="70DE6EEB" w:rsidR="008C26F1" w:rsidRDefault="007051DF" w:rsidP="00710F3E">
      <w:pPr>
        <w:pStyle w:val="Proposal"/>
        <w:numPr>
          <w:ilvl w:val="0"/>
          <w:numId w:val="0"/>
        </w:numPr>
        <w:rPr>
          <w:b w:val="0"/>
        </w:rPr>
      </w:pPr>
      <w:r>
        <w:rPr>
          <w:b w:val="0"/>
        </w:rPr>
        <w:t xml:space="preserve">After receiving the </w:t>
      </w:r>
      <w:r w:rsidR="00982A09">
        <w:rPr>
          <w:b w:val="0"/>
        </w:rPr>
        <w:t>information about the CN in the SI</w:t>
      </w:r>
      <w:r>
        <w:rPr>
          <w:b w:val="0"/>
        </w:rPr>
        <w:t>, the UE is then able to decide which PLMN and CN to</w:t>
      </w:r>
      <w:r w:rsidR="008C26F1">
        <w:rPr>
          <w:b w:val="0"/>
        </w:rPr>
        <w:t xml:space="preserve"> use for the </w:t>
      </w:r>
      <w:r>
        <w:rPr>
          <w:b w:val="0"/>
        </w:rPr>
        <w:t>attach</w:t>
      </w:r>
      <w:r w:rsidR="008C26F1">
        <w:rPr>
          <w:b w:val="0"/>
        </w:rPr>
        <w:t xml:space="preserve"> procedure</w:t>
      </w:r>
      <w:r>
        <w:rPr>
          <w:b w:val="0"/>
        </w:rPr>
        <w:t xml:space="preserve">. </w:t>
      </w:r>
      <w:r w:rsidR="008C26F1">
        <w:rPr>
          <w:b w:val="0"/>
        </w:rPr>
        <w:t xml:space="preserve">The UEs that are capable only of EPC-NAS should always attach to EPC. On the other hand, </w:t>
      </w:r>
      <w:r w:rsidR="00612BE2">
        <w:rPr>
          <w:b w:val="0"/>
        </w:rPr>
        <w:t xml:space="preserve">we believe that </w:t>
      </w:r>
      <w:r w:rsidR="008C26F1">
        <w:rPr>
          <w:b w:val="0"/>
        </w:rPr>
        <w:t>the UEs capable of 5GC-NAS should always try to attach to 5GC</w:t>
      </w:r>
      <w:r w:rsidR="006F1F41">
        <w:rPr>
          <w:b w:val="0"/>
        </w:rPr>
        <w:t xml:space="preserve"> (unless explicitly indicated otherwise by the network)</w:t>
      </w:r>
      <w:r w:rsidR="008C26F1">
        <w:rPr>
          <w:b w:val="0"/>
        </w:rPr>
        <w:t xml:space="preserve">. </w:t>
      </w:r>
      <w:r w:rsidR="009D727E">
        <w:rPr>
          <w:b w:val="0"/>
        </w:rPr>
        <w:t>Th</w:t>
      </w:r>
      <w:r w:rsidR="008C26F1">
        <w:rPr>
          <w:b w:val="0"/>
        </w:rPr>
        <w:t xml:space="preserve">e UEs </w:t>
      </w:r>
      <w:r w:rsidR="009D727E">
        <w:rPr>
          <w:b w:val="0"/>
        </w:rPr>
        <w:t xml:space="preserve">should </w:t>
      </w:r>
      <w:r w:rsidR="008C26F1">
        <w:rPr>
          <w:b w:val="0"/>
        </w:rPr>
        <w:t xml:space="preserve">send the information about the selected PLMN </w:t>
      </w:r>
      <w:r w:rsidR="009D727E">
        <w:rPr>
          <w:b w:val="0"/>
        </w:rPr>
        <w:t xml:space="preserve">and CN </w:t>
      </w:r>
      <w:r w:rsidR="008C26F1">
        <w:rPr>
          <w:b w:val="0"/>
        </w:rPr>
        <w:t>in M</w:t>
      </w:r>
      <w:r w:rsidR="00F17BE1">
        <w:rPr>
          <w:b w:val="0"/>
        </w:rPr>
        <w:t>sg</w:t>
      </w:r>
      <w:r w:rsidR="008C26F1">
        <w:rPr>
          <w:b w:val="0"/>
        </w:rPr>
        <w:t>5</w:t>
      </w:r>
      <w:r w:rsidR="009D727E">
        <w:rPr>
          <w:b w:val="0"/>
        </w:rPr>
        <w:t>, i.e., in the</w:t>
      </w:r>
      <w:r w:rsidR="008C26F1">
        <w:rPr>
          <w:b w:val="0"/>
        </w:rPr>
        <w:t xml:space="preserve"> ‘</w:t>
      </w:r>
      <w:r w:rsidR="00F17BE1">
        <w:rPr>
          <w:b w:val="0"/>
        </w:rPr>
        <w:t>RRCConnectionSetupComplete</w:t>
      </w:r>
      <w:r w:rsidR="008C26F1">
        <w:rPr>
          <w:b w:val="0"/>
        </w:rPr>
        <w:t>’</w:t>
      </w:r>
      <w:r w:rsidR="009D727E">
        <w:rPr>
          <w:b w:val="0"/>
        </w:rPr>
        <w:t xml:space="preserve"> message</w:t>
      </w:r>
      <w:r w:rsidR="00874092">
        <w:rPr>
          <w:b w:val="0"/>
        </w:rPr>
        <w:t xml:space="preserve"> together with the initial NAS message. </w:t>
      </w:r>
      <w:r w:rsidR="00792EF3">
        <w:rPr>
          <w:b w:val="0"/>
        </w:rPr>
        <w:t>Therefore, using the information in M</w:t>
      </w:r>
      <w:r w:rsidR="00F17BE1">
        <w:rPr>
          <w:b w:val="0"/>
        </w:rPr>
        <w:t>sg</w:t>
      </w:r>
      <w:r w:rsidR="00792EF3">
        <w:rPr>
          <w:b w:val="0"/>
        </w:rPr>
        <w:t xml:space="preserve">5 the LTE eNB would be able to decide if the NAS message should be forwarded </w:t>
      </w:r>
      <w:r w:rsidR="00623371">
        <w:rPr>
          <w:b w:val="0"/>
        </w:rPr>
        <w:t xml:space="preserve">to </w:t>
      </w:r>
      <w:r w:rsidR="00792EF3">
        <w:rPr>
          <w:b w:val="0"/>
        </w:rPr>
        <w:t>EPC or 5GC.</w:t>
      </w:r>
    </w:p>
    <w:p w14:paraId="2E6831CD" w14:textId="57E22F64" w:rsidR="009D727E" w:rsidRDefault="009D727E" w:rsidP="009D727E">
      <w:pPr>
        <w:pStyle w:val="TOC1"/>
        <w:jc w:val="both"/>
      </w:pPr>
      <w:r>
        <w:t xml:space="preserve">Proposal </w:t>
      </w:r>
      <w:r w:rsidR="00CF4CBB">
        <w:t>4</w:t>
      </w:r>
      <w:r>
        <w:rPr>
          <w:rFonts w:asciiTheme="minorHAnsi" w:eastAsiaTheme="minorEastAsia" w:hAnsiTheme="minorHAnsi" w:cstheme="minorBidi"/>
          <w:b w:val="0"/>
          <w:sz w:val="22"/>
          <w:lang w:eastAsia="en-US"/>
        </w:rPr>
        <w:tab/>
      </w:r>
      <w:r>
        <w:t>The UEs that are capable of 5GC-NAS should always try to attach to 5GC (unless expli</w:t>
      </w:r>
      <w:r w:rsidR="00B43030">
        <w:t>c</w:t>
      </w:r>
      <w:r>
        <w:t>itly indicated otherwise by the network). The UEs should send the selected PLMN and CN in M</w:t>
      </w:r>
      <w:r w:rsidR="00F17BE1">
        <w:t>sg</w:t>
      </w:r>
      <w:r>
        <w:t xml:space="preserve">5.   </w:t>
      </w:r>
    </w:p>
    <w:p w14:paraId="4C89BB8D" w14:textId="79BA34FF" w:rsidR="009D727E" w:rsidRPr="009D727E" w:rsidRDefault="009D727E" w:rsidP="00710F3E">
      <w:pPr>
        <w:pStyle w:val="Proposal"/>
        <w:numPr>
          <w:ilvl w:val="0"/>
          <w:numId w:val="0"/>
        </w:numPr>
        <w:rPr>
          <w:b w:val="0"/>
          <w:lang w:val="en-US"/>
        </w:rPr>
      </w:pPr>
    </w:p>
    <w:p w14:paraId="03F10164" w14:textId="77777777" w:rsidR="00B64871" w:rsidRDefault="00E87CF0" w:rsidP="00710F3E">
      <w:pPr>
        <w:pStyle w:val="Proposal"/>
        <w:numPr>
          <w:ilvl w:val="0"/>
          <w:numId w:val="0"/>
        </w:numPr>
        <w:rPr>
          <w:b w:val="0"/>
        </w:rPr>
      </w:pPr>
      <w:r>
        <w:rPr>
          <w:b w:val="0"/>
        </w:rPr>
        <w:t xml:space="preserve">There might be cases in which an UE that is capable of 5GC-NAS is not allowed to attach to 5GC, i.e., because the user </w:t>
      </w:r>
      <w:r w:rsidR="00B43030">
        <w:rPr>
          <w:b w:val="0"/>
        </w:rPr>
        <w:t xml:space="preserve">subscription does not include </w:t>
      </w:r>
      <w:r>
        <w:rPr>
          <w:b w:val="0"/>
        </w:rPr>
        <w:t>5GC services.</w:t>
      </w:r>
      <w:r w:rsidR="00EE0015">
        <w:rPr>
          <w:b w:val="0"/>
        </w:rPr>
        <w:t xml:space="preserve"> The LTE eNB is not </w:t>
      </w:r>
      <w:r w:rsidR="000478E7">
        <w:rPr>
          <w:b w:val="0"/>
        </w:rPr>
        <w:t xml:space="preserve">always </w:t>
      </w:r>
      <w:r w:rsidR="00EE0015">
        <w:rPr>
          <w:b w:val="0"/>
        </w:rPr>
        <w:t>able to know if an UE can access 5GC</w:t>
      </w:r>
      <w:r w:rsidR="00242DD6">
        <w:rPr>
          <w:b w:val="0"/>
        </w:rPr>
        <w:t xml:space="preserve"> or not</w:t>
      </w:r>
      <w:r w:rsidR="00EE0015">
        <w:rPr>
          <w:b w:val="0"/>
        </w:rPr>
        <w:t xml:space="preserve"> (e.g., because the LTE eNB does not possess any information about user subscription). Therefore,</w:t>
      </w:r>
      <w:r w:rsidR="00B87D41">
        <w:rPr>
          <w:b w:val="0"/>
        </w:rPr>
        <w:t xml:space="preserve"> </w:t>
      </w:r>
      <w:r w:rsidR="000478E7">
        <w:rPr>
          <w:b w:val="0"/>
        </w:rPr>
        <w:t xml:space="preserve">LTE eNB should allow </w:t>
      </w:r>
      <w:r w:rsidR="00EE0015">
        <w:rPr>
          <w:b w:val="0"/>
        </w:rPr>
        <w:t xml:space="preserve">the UE </w:t>
      </w:r>
      <w:r w:rsidR="000478E7">
        <w:rPr>
          <w:b w:val="0"/>
        </w:rPr>
        <w:t xml:space="preserve">to </w:t>
      </w:r>
      <w:r w:rsidR="00EE0015">
        <w:rPr>
          <w:b w:val="0"/>
        </w:rPr>
        <w:t xml:space="preserve">try to access </w:t>
      </w:r>
      <w:r w:rsidR="00B87D41">
        <w:rPr>
          <w:b w:val="0"/>
        </w:rPr>
        <w:t>5</w:t>
      </w:r>
      <w:r w:rsidR="00EE0015">
        <w:rPr>
          <w:b w:val="0"/>
        </w:rPr>
        <w:t>GC</w:t>
      </w:r>
      <w:r w:rsidR="00726781">
        <w:rPr>
          <w:b w:val="0"/>
        </w:rPr>
        <w:t xml:space="preserve"> and,</w:t>
      </w:r>
      <w:r w:rsidR="000478E7">
        <w:rPr>
          <w:b w:val="0"/>
        </w:rPr>
        <w:t xml:space="preserve"> </w:t>
      </w:r>
      <w:r w:rsidR="00726781">
        <w:rPr>
          <w:b w:val="0"/>
        </w:rPr>
        <w:t>i</w:t>
      </w:r>
      <w:r w:rsidR="000478E7">
        <w:rPr>
          <w:b w:val="0"/>
        </w:rPr>
        <w:t xml:space="preserve">f the UE is not allowed to attach, the 5GC control plane will </w:t>
      </w:r>
      <w:r w:rsidR="00726781">
        <w:rPr>
          <w:b w:val="0"/>
        </w:rPr>
        <w:t>reply with</w:t>
      </w:r>
      <w:r w:rsidR="000478E7">
        <w:rPr>
          <w:b w:val="0"/>
        </w:rPr>
        <w:t xml:space="preserve"> an</w:t>
      </w:r>
      <w:r w:rsidR="00EE0015">
        <w:rPr>
          <w:b w:val="0"/>
        </w:rPr>
        <w:t xml:space="preserve"> ‘ATTACH REJECT’</w:t>
      </w:r>
      <w:r w:rsidR="000478E7">
        <w:rPr>
          <w:b w:val="0"/>
        </w:rPr>
        <w:t>.</w:t>
      </w:r>
      <w:r w:rsidR="00535C95">
        <w:rPr>
          <w:b w:val="0"/>
        </w:rPr>
        <w:t xml:space="preserve"> The UE should then try to attach to EPC. </w:t>
      </w:r>
      <w:r w:rsidR="000478E7">
        <w:rPr>
          <w:b w:val="0"/>
        </w:rPr>
        <w:t xml:space="preserve"> </w:t>
      </w:r>
    </w:p>
    <w:p w14:paraId="1595690B" w14:textId="1B40F96E" w:rsidR="000E0102" w:rsidRDefault="00B64871" w:rsidP="005D2EC1">
      <w:pPr>
        <w:pStyle w:val="TOC1"/>
        <w:jc w:val="both"/>
        <w:rPr>
          <w:b w:val="0"/>
        </w:rPr>
      </w:pPr>
      <w:r>
        <w:t xml:space="preserve">Proposal </w:t>
      </w:r>
      <w:r w:rsidR="00CF4CBB">
        <w:t>5</w:t>
      </w:r>
      <w:r>
        <w:rPr>
          <w:rFonts w:asciiTheme="minorHAnsi" w:eastAsiaTheme="minorEastAsia" w:hAnsiTheme="minorHAnsi" w:cstheme="minorBidi"/>
          <w:b w:val="0"/>
          <w:sz w:val="22"/>
          <w:lang w:eastAsia="en-US"/>
        </w:rPr>
        <w:tab/>
      </w:r>
      <w:r>
        <w:t xml:space="preserve">The LTE eNB is not always able to know if an UE </w:t>
      </w:r>
      <w:r w:rsidR="00016FF8">
        <w:t>capable</w:t>
      </w:r>
      <w:r>
        <w:t xml:space="preserv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r w:rsidR="00EE0015">
        <w:rPr>
          <w:b w:val="0"/>
        </w:rPr>
        <w:t xml:space="preserve"> </w:t>
      </w:r>
    </w:p>
    <w:p w14:paraId="7E690B51" w14:textId="77777777" w:rsidR="00C01F33" w:rsidRPr="00CE0424" w:rsidRDefault="00C01F33" w:rsidP="00C02147">
      <w:pPr>
        <w:pStyle w:val="Heading1"/>
        <w:jc w:val="both"/>
      </w:pPr>
      <w:r w:rsidRPr="00CE0424">
        <w:t>Conclusion</w:t>
      </w:r>
    </w:p>
    <w:p w14:paraId="789E4A50" w14:textId="4ED542B5" w:rsidR="00153BAD" w:rsidRDefault="008E065E" w:rsidP="00C02147">
      <w:pPr>
        <w:pStyle w:val="BodyText"/>
        <w:rPr>
          <w:noProof/>
        </w:rPr>
      </w:pPr>
      <w:r>
        <w:t>In</w:t>
      </w:r>
      <w:r w:rsidR="0002271D">
        <w:t xml:space="preserve"> this contribution, we discussed how an LTE eNB that is connected to both EPC and 5GC should broadcast information about the core networks (CNs) to assist the UEs in performing CN selection.</w:t>
      </w:r>
      <w:r w:rsidR="00B64871">
        <w:t xml:space="preserve"> The following observations and proposals have been made. </w:t>
      </w:r>
      <w:r w:rsidR="0002271D">
        <w:t xml:space="preserve"> </w:t>
      </w:r>
      <w:r>
        <w:t xml:space="preserve"> </w:t>
      </w:r>
      <w:r>
        <w:rPr>
          <w:b/>
          <w:bCs/>
        </w:rPr>
        <w:fldChar w:fldCharType="begin"/>
      </w:r>
      <w:r>
        <w:rPr>
          <w:b/>
          <w:bCs/>
        </w:rPr>
        <w:instrText xml:space="preserve"> TOC \f \n \t "Observation;1" </w:instrText>
      </w:r>
      <w:r>
        <w:rPr>
          <w:b/>
          <w:bCs/>
        </w:rPr>
        <w:fldChar w:fldCharType="separate"/>
      </w:r>
    </w:p>
    <w:p w14:paraId="48E905C0" w14:textId="5F5986F3" w:rsidR="00E46558" w:rsidRDefault="00CF4CBB" w:rsidP="00E46558">
      <w:pPr>
        <w:pStyle w:val="TOC1"/>
        <w:jc w:val="both"/>
      </w:pPr>
      <w:r>
        <w:t xml:space="preserve">Proposal </w:t>
      </w:r>
      <w:r w:rsidR="00E46558">
        <w:t>1</w:t>
      </w:r>
      <w:r w:rsidR="00E46558">
        <w:rPr>
          <w:rFonts w:asciiTheme="minorHAnsi" w:eastAsiaTheme="minorEastAsia" w:hAnsiTheme="minorHAnsi" w:cstheme="minorBidi"/>
          <w:b w:val="0"/>
          <w:sz w:val="22"/>
          <w:lang w:eastAsia="en-US"/>
        </w:rPr>
        <w:tab/>
      </w:r>
      <w:r w:rsidR="00E46558">
        <w:t>An LTE eNB can belong to multiple PLMNs and for each PLMN it can be connected to: (1) EPC only, (2) both EPC and 5GC or (3) 5GC only</w:t>
      </w:r>
      <w:r w:rsidR="00E46558" w:rsidRPr="00D4762C">
        <w:t>.</w:t>
      </w:r>
    </w:p>
    <w:p w14:paraId="063092C2" w14:textId="089AFC63" w:rsidR="00A06039" w:rsidRDefault="00A06039" w:rsidP="00A06039">
      <w:pPr>
        <w:pStyle w:val="TOC1"/>
        <w:jc w:val="both"/>
        <w:rPr>
          <w:rFonts w:asciiTheme="minorHAnsi" w:eastAsiaTheme="minorEastAsia" w:hAnsiTheme="minorHAnsi" w:cstheme="minorBidi"/>
          <w:b w:val="0"/>
          <w:sz w:val="22"/>
          <w:lang w:eastAsia="en-US"/>
        </w:rPr>
      </w:pPr>
      <w:r>
        <w:t xml:space="preserve">Proposal </w:t>
      </w:r>
      <w:r w:rsidR="00CF4CBB">
        <w:t>2</w:t>
      </w:r>
      <w:r>
        <w:rPr>
          <w:rFonts w:asciiTheme="minorHAnsi" w:eastAsiaTheme="minorEastAsia" w:hAnsiTheme="minorHAnsi" w:cstheme="minorBidi"/>
          <w:b w:val="0"/>
          <w:sz w:val="22"/>
          <w:lang w:eastAsia="en-US"/>
        </w:rPr>
        <w:tab/>
      </w:r>
      <w:r>
        <w:t>In case that</w:t>
      </w:r>
      <w:r w:rsidR="006A097C">
        <w:t xml:space="preserve"> a PLMN in</w:t>
      </w:r>
      <w:r>
        <w:t xml:space="preserve"> an LTE eNB is connected to 5GC only, the UEs only capable of EPC-NAS should be barred and should reselect to a different cell.</w:t>
      </w:r>
    </w:p>
    <w:p w14:paraId="4C69853B" w14:textId="48EC51F7" w:rsidR="00B93111" w:rsidRDefault="008E065E" w:rsidP="00B93111">
      <w:pPr>
        <w:pStyle w:val="TOC1"/>
        <w:jc w:val="both"/>
        <w:rPr>
          <w:rFonts w:asciiTheme="minorHAnsi" w:eastAsiaTheme="minorEastAsia" w:hAnsiTheme="minorHAnsi" w:cstheme="minorBidi"/>
          <w:b w:val="0"/>
          <w:sz w:val="22"/>
          <w:lang w:eastAsia="en-US"/>
        </w:rPr>
      </w:pPr>
      <w:r>
        <w:rPr>
          <w:b w:val="0"/>
          <w:bCs/>
        </w:rPr>
        <w:fldChar w:fldCharType="end"/>
      </w:r>
      <w:r w:rsidR="00B93111">
        <w:t xml:space="preserve">Proposal </w:t>
      </w:r>
      <w:r w:rsidR="00CF4CBB">
        <w:t>3</w:t>
      </w:r>
      <w:r w:rsidR="00B93111">
        <w:rPr>
          <w:rFonts w:asciiTheme="minorHAnsi" w:eastAsiaTheme="minorEastAsia" w:hAnsiTheme="minorHAnsi" w:cstheme="minorBidi"/>
          <w:b w:val="0"/>
          <w:sz w:val="22"/>
          <w:lang w:eastAsia="en-US"/>
        </w:rPr>
        <w:tab/>
      </w:r>
      <w:r w:rsidR="00B93111">
        <w:t>In LTE, the system information should be extended to include information about the available CN per each PLMN.</w:t>
      </w:r>
    </w:p>
    <w:p w14:paraId="43496861" w14:textId="2D114CBE" w:rsidR="0056299C" w:rsidRDefault="0056299C" w:rsidP="0056299C">
      <w:pPr>
        <w:pStyle w:val="TOC1"/>
        <w:jc w:val="both"/>
      </w:pPr>
      <w:r>
        <w:t xml:space="preserve">Proposal </w:t>
      </w:r>
      <w:r w:rsidR="00CF4CBB">
        <w:t>4</w:t>
      </w:r>
      <w:r>
        <w:rPr>
          <w:rFonts w:asciiTheme="minorHAnsi" w:eastAsiaTheme="minorEastAsia" w:hAnsiTheme="minorHAnsi" w:cstheme="minorBidi"/>
          <w:b w:val="0"/>
          <w:sz w:val="22"/>
          <w:lang w:eastAsia="en-US"/>
        </w:rPr>
        <w:tab/>
      </w:r>
      <w:r>
        <w:t xml:space="preserve">The UEs that are capable of 5GC-NAS should always try to attach to 5GC (unless explicitly indicated otherwise by the network). The UEs should send the selected PLMN and CN in MSG5.   </w:t>
      </w:r>
    </w:p>
    <w:p w14:paraId="0C30B33E" w14:textId="0BB9F0F7" w:rsidR="00311702" w:rsidRDefault="0056299C" w:rsidP="005D2EC1">
      <w:pPr>
        <w:pStyle w:val="TOC1"/>
        <w:jc w:val="both"/>
      </w:pPr>
      <w:r>
        <w:t xml:space="preserve">Proposal </w:t>
      </w:r>
      <w:r w:rsidR="00CF4CBB">
        <w:t>5</w:t>
      </w:r>
      <w:r>
        <w:rPr>
          <w:rFonts w:asciiTheme="minorHAnsi" w:eastAsiaTheme="minorEastAsia" w:hAnsiTheme="minorHAnsi" w:cstheme="minorBidi"/>
          <w:b w:val="0"/>
          <w:sz w:val="22"/>
          <w:lang w:eastAsia="en-US"/>
        </w:rPr>
        <w:tab/>
      </w:r>
      <w:r>
        <w:t xml:space="preserve">The LTE eNB is not always able to know if an UE capable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p>
    <w:p w14:paraId="4C9431F6" w14:textId="77777777" w:rsidR="00F507D1" w:rsidRPr="00CE0424" w:rsidRDefault="00F507D1" w:rsidP="00C02147">
      <w:pPr>
        <w:pStyle w:val="Heading1"/>
        <w:jc w:val="both"/>
      </w:pPr>
      <w:bookmarkStart w:id="2" w:name="_In-sequence_SDU_delivery"/>
      <w:bookmarkEnd w:id="2"/>
      <w:r w:rsidRPr="00CE0424">
        <w:t>References</w:t>
      </w:r>
    </w:p>
    <w:bookmarkStart w:id="3" w:name="_Ref174151459"/>
    <w:bookmarkStart w:id="4" w:name="_Ref189809556"/>
    <w:p w14:paraId="170EA1E8" w14:textId="2F950A3E" w:rsidR="00377C7C" w:rsidRPr="00377C7C" w:rsidRDefault="00377C7C" w:rsidP="00377C7C">
      <w:pPr>
        <w:pStyle w:val="Reference"/>
        <w:rPr>
          <w:rFonts w:ascii="Times New Roman" w:hAnsi="Times New Roman"/>
          <w:sz w:val="22"/>
          <w:lang w:val="en-US"/>
        </w:rPr>
      </w:pPr>
      <w:r w:rsidRPr="00377C7C">
        <w:fldChar w:fldCharType="begin"/>
      </w:r>
      <w:r w:rsidRPr="00377C7C">
        <w:instrText xml:space="preserve"> HYPERLINK "http://www.3gpp.org/ftp/tsg_sa/WG2_Arch/TSGS2_118BIS_Spokane/Docs/S2-170673.zip" \t "_blank" </w:instrText>
      </w:r>
      <w:r w:rsidRPr="00377C7C">
        <w:fldChar w:fldCharType="separate"/>
      </w:r>
      <w:r w:rsidRPr="00377C7C">
        <w:rPr>
          <w:rStyle w:val="Hyperlink"/>
          <w:rFonts w:cs="Arial"/>
          <w:szCs w:val="18"/>
        </w:rPr>
        <w:t>S2-170673</w:t>
      </w:r>
      <w:r w:rsidRPr="00377C7C">
        <w:fldChar w:fldCharType="end"/>
      </w:r>
      <w:r>
        <w:t>, “</w:t>
      </w:r>
      <w:r w:rsidRPr="00377C7C">
        <w:t>Migration-architecture</w:t>
      </w:r>
      <w:r>
        <w:t>”, Qualcomm Inc., SA2#118bis</w:t>
      </w:r>
    </w:p>
    <w:p w14:paraId="6C42603A" w14:textId="77777777" w:rsidR="00CF47BB" w:rsidRPr="00CE0424" w:rsidRDefault="00CF47BB" w:rsidP="00CF47BB">
      <w:pPr>
        <w:pStyle w:val="Reference"/>
      </w:pPr>
      <w:r>
        <w:t>TS 36.331, “Evolved Universal Terrestrial Radio Access (E-UTRA); Radio Resource Control (RRC); Protocol specification (Release 14); Protocol specification”, September 2016.</w:t>
      </w:r>
    </w:p>
    <w:p w14:paraId="214747F6" w14:textId="77777777" w:rsidR="00377C7C" w:rsidRDefault="00377C7C" w:rsidP="00CF47BB">
      <w:pPr>
        <w:pStyle w:val="Reference"/>
        <w:numPr>
          <w:ilvl w:val="0"/>
          <w:numId w:val="0"/>
        </w:numPr>
        <w:ind w:left="567"/>
      </w:pPr>
    </w:p>
    <w:bookmarkEnd w:id="3"/>
    <w:bookmarkEnd w:id="4"/>
    <w:p w14:paraId="03AA3908" w14:textId="717167FE" w:rsidR="00B904EC" w:rsidRDefault="00B904EC" w:rsidP="00C02147">
      <w:pPr>
        <w:pStyle w:val="BodyText"/>
      </w:pPr>
    </w:p>
    <w:sectPr w:rsidR="00B904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7B6A" w14:textId="77777777" w:rsidR="00226F70" w:rsidRDefault="00226F70">
      <w:r>
        <w:separator/>
      </w:r>
    </w:p>
  </w:endnote>
  <w:endnote w:type="continuationSeparator" w:id="0">
    <w:p w14:paraId="2DB68786" w14:textId="77777777" w:rsidR="00226F70" w:rsidRDefault="0022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6D4756D"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01E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1E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B223A" w14:textId="77777777" w:rsidR="00226F70" w:rsidRDefault="00226F70">
      <w:r>
        <w:separator/>
      </w:r>
    </w:p>
  </w:footnote>
  <w:footnote w:type="continuationSeparator" w:id="0">
    <w:p w14:paraId="3C8767F8" w14:textId="77777777" w:rsidR="00226F70" w:rsidRDefault="0022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2"/>
  </w:num>
  <w:num w:numId="15">
    <w:abstractNumId w:val="16"/>
  </w:num>
  <w:num w:numId="16">
    <w:abstractNumId w:val="23"/>
  </w:num>
  <w:num w:numId="17">
    <w:abstractNumId w:val="21"/>
  </w:num>
  <w:num w:numId="18">
    <w:abstractNumId w:val="8"/>
  </w:num>
  <w:num w:numId="19">
    <w:abstractNumId w:val="5"/>
  </w:num>
  <w:num w:numId="20">
    <w:abstractNumId w:val="18"/>
  </w:num>
  <w:num w:numId="21">
    <w:abstractNumId w:val="4"/>
  </w:num>
  <w:num w:numId="22">
    <w:abstractNumId w:val="14"/>
  </w:num>
  <w:num w:numId="23">
    <w:abstractNumId w:val="9"/>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D8"/>
    <w:rsid w:val="00002A37"/>
    <w:rsid w:val="00004DEC"/>
    <w:rsid w:val="00005B9B"/>
    <w:rsid w:val="00006446"/>
    <w:rsid w:val="00006896"/>
    <w:rsid w:val="00006B58"/>
    <w:rsid w:val="00007172"/>
    <w:rsid w:val="00007CDC"/>
    <w:rsid w:val="00011B28"/>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A07"/>
    <w:rsid w:val="000534E3"/>
    <w:rsid w:val="0005422C"/>
    <w:rsid w:val="0005606A"/>
    <w:rsid w:val="00057117"/>
    <w:rsid w:val="000616E7"/>
    <w:rsid w:val="0006487E"/>
    <w:rsid w:val="00065E1A"/>
    <w:rsid w:val="00065F31"/>
    <w:rsid w:val="00067548"/>
    <w:rsid w:val="00073CE1"/>
    <w:rsid w:val="00074543"/>
    <w:rsid w:val="00077E5F"/>
    <w:rsid w:val="000801E5"/>
    <w:rsid w:val="0008036A"/>
    <w:rsid w:val="00081AE6"/>
    <w:rsid w:val="000855EB"/>
    <w:rsid w:val="00085B52"/>
    <w:rsid w:val="000866F2"/>
    <w:rsid w:val="0009009F"/>
    <w:rsid w:val="00091056"/>
    <w:rsid w:val="00091189"/>
    <w:rsid w:val="00091557"/>
    <w:rsid w:val="000924C1"/>
    <w:rsid w:val="000924F0"/>
    <w:rsid w:val="00093474"/>
    <w:rsid w:val="0009510F"/>
    <w:rsid w:val="000A1B7B"/>
    <w:rsid w:val="000A56F2"/>
    <w:rsid w:val="000B2719"/>
    <w:rsid w:val="000B3A8F"/>
    <w:rsid w:val="000B4AB9"/>
    <w:rsid w:val="000B58C3"/>
    <w:rsid w:val="000B58CB"/>
    <w:rsid w:val="000B61E9"/>
    <w:rsid w:val="000C03B7"/>
    <w:rsid w:val="000C04C5"/>
    <w:rsid w:val="000C165A"/>
    <w:rsid w:val="000C2E19"/>
    <w:rsid w:val="000D0D07"/>
    <w:rsid w:val="000D4797"/>
    <w:rsid w:val="000D61D6"/>
    <w:rsid w:val="000D65F8"/>
    <w:rsid w:val="000E0102"/>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1378B"/>
    <w:rsid w:val="00113CF4"/>
    <w:rsid w:val="00115036"/>
    <w:rsid w:val="001153EA"/>
    <w:rsid w:val="00115643"/>
    <w:rsid w:val="00116765"/>
    <w:rsid w:val="001219F5"/>
    <w:rsid w:val="00121A20"/>
    <w:rsid w:val="001224DB"/>
    <w:rsid w:val="00122F2E"/>
    <w:rsid w:val="0012372A"/>
    <w:rsid w:val="0012377F"/>
    <w:rsid w:val="00123ED1"/>
    <w:rsid w:val="00124314"/>
    <w:rsid w:val="00124F78"/>
    <w:rsid w:val="00126B4A"/>
    <w:rsid w:val="00127422"/>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21D3"/>
    <w:rsid w:val="001643A8"/>
    <w:rsid w:val="001650CA"/>
    <w:rsid w:val="001659C1"/>
    <w:rsid w:val="001708F2"/>
    <w:rsid w:val="00173A8E"/>
    <w:rsid w:val="00175394"/>
    <w:rsid w:val="00177795"/>
    <w:rsid w:val="00177E4E"/>
    <w:rsid w:val="0018143F"/>
    <w:rsid w:val="00190AC1"/>
    <w:rsid w:val="0019341A"/>
    <w:rsid w:val="00194319"/>
    <w:rsid w:val="00197DF9"/>
    <w:rsid w:val="001A135D"/>
    <w:rsid w:val="001A1987"/>
    <w:rsid w:val="001A1E20"/>
    <w:rsid w:val="001A2564"/>
    <w:rsid w:val="001A4EB6"/>
    <w:rsid w:val="001A6173"/>
    <w:rsid w:val="001A6CBA"/>
    <w:rsid w:val="001B0D97"/>
    <w:rsid w:val="001B5A5D"/>
    <w:rsid w:val="001C1CE5"/>
    <w:rsid w:val="001C3D2A"/>
    <w:rsid w:val="001C6495"/>
    <w:rsid w:val="001D1F01"/>
    <w:rsid w:val="001D4D2D"/>
    <w:rsid w:val="001D51BA"/>
    <w:rsid w:val="001D6342"/>
    <w:rsid w:val="001D6D53"/>
    <w:rsid w:val="001E58E2"/>
    <w:rsid w:val="001E7AED"/>
    <w:rsid w:val="001E7EC3"/>
    <w:rsid w:val="001F2E43"/>
    <w:rsid w:val="001F3916"/>
    <w:rsid w:val="001F54C5"/>
    <w:rsid w:val="001F662C"/>
    <w:rsid w:val="001F7074"/>
    <w:rsid w:val="00200490"/>
    <w:rsid w:val="0020163F"/>
    <w:rsid w:val="00201F3A"/>
    <w:rsid w:val="00203F96"/>
    <w:rsid w:val="002069B2"/>
    <w:rsid w:val="00207BC4"/>
    <w:rsid w:val="00207FA3"/>
    <w:rsid w:val="00213805"/>
    <w:rsid w:val="00214DA8"/>
    <w:rsid w:val="002151F3"/>
    <w:rsid w:val="00215423"/>
    <w:rsid w:val="002158FA"/>
    <w:rsid w:val="00216BCC"/>
    <w:rsid w:val="00220600"/>
    <w:rsid w:val="00221332"/>
    <w:rsid w:val="002224DB"/>
    <w:rsid w:val="00223FCB"/>
    <w:rsid w:val="002252C3"/>
    <w:rsid w:val="00225C54"/>
    <w:rsid w:val="00226F70"/>
    <w:rsid w:val="00230765"/>
    <w:rsid w:val="002319E4"/>
    <w:rsid w:val="00232319"/>
    <w:rsid w:val="00235632"/>
    <w:rsid w:val="00235872"/>
    <w:rsid w:val="00235A08"/>
    <w:rsid w:val="00241559"/>
    <w:rsid w:val="00242DD6"/>
    <w:rsid w:val="002435B3"/>
    <w:rsid w:val="002458EB"/>
    <w:rsid w:val="002500C8"/>
    <w:rsid w:val="00257543"/>
    <w:rsid w:val="002617E7"/>
    <w:rsid w:val="00261FC8"/>
    <w:rsid w:val="0026285C"/>
    <w:rsid w:val="00264228"/>
    <w:rsid w:val="00264334"/>
    <w:rsid w:val="0026473E"/>
    <w:rsid w:val="00265A14"/>
    <w:rsid w:val="00266214"/>
    <w:rsid w:val="00267C83"/>
    <w:rsid w:val="0027144F"/>
    <w:rsid w:val="00271ED2"/>
    <w:rsid w:val="00271F3A"/>
    <w:rsid w:val="002727E1"/>
    <w:rsid w:val="00273278"/>
    <w:rsid w:val="002737F4"/>
    <w:rsid w:val="00274BD1"/>
    <w:rsid w:val="0027520B"/>
    <w:rsid w:val="002805F5"/>
    <w:rsid w:val="00280751"/>
    <w:rsid w:val="0028280A"/>
    <w:rsid w:val="002865D0"/>
    <w:rsid w:val="00286ACD"/>
    <w:rsid w:val="00287838"/>
    <w:rsid w:val="0028792C"/>
    <w:rsid w:val="002907B5"/>
    <w:rsid w:val="002908EC"/>
    <w:rsid w:val="00290A36"/>
    <w:rsid w:val="00292EB7"/>
    <w:rsid w:val="00296029"/>
    <w:rsid w:val="00296227"/>
    <w:rsid w:val="00296F44"/>
    <w:rsid w:val="0029777D"/>
    <w:rsid w:val="002A055E"/>
    <w:rsid w:val="002A107B"/>
    <w:rsid w:val="002A1D4E"/>
    <w:rsid w:val="002A2869"/>
    <w:rsid w:val="002A4BF9"/>
    <w:rsid w:val="002B24D6"/>
    <w:rsid w:val="002C41E6"/>
    <w:rsid w:val="002C5E48"/>
    <w:rsid w:val="002D071A"/>
    <w:rsid w:val="002D34B2"/>
    <w:rsid w:val="002D47E3"/>
    <w:rsid w:val="002D7637"/>
    <w:rsid w:val="002E17F2"/>
    <w:rsid w:val="002E1C82"/>
    <w:rsid w:val="002E7CAE"/>
    <w:rsid w:val="002F2771"/>
    <w:rsid w:val="002F37A9"/>
    <w:rsid w:val="002F6541"/>
    <w:rsid w:val="00301CE6"/>
    <w:rsid w:val="0030256B"/>
    <w:rsid w:val="00304148"/>
    <w:rsid w:val="0030501F"/>
    <w:rsid w:val="00307BA1"/>
    <w:rsid w:val="00307F7F"/>
    <w:rsid w:val="00311702"/>
    <w:rsid w:val="00311E82"/>
    <w:rsid w:val="00313FD6"/>
    <w:rsid w:val="003143BD"/>
    <w:rsid w:val="00317B01"/>
    <w:rsid w:val="00320151"/>
    <w:rsid w:val="003203ED"/>
    <w:rsid w:val="00321ACD"/>
    <w:rsid w:val="00322C9F"/>
    <w:rsid w:val="003242F4"/>
    <w:rsid w:val="00324D23"/>
    <w:rsid w:val="00331751"/>
    <w:rsid w:val="003335CC"/>
    <w:rsid w:val="00334579"/>
    <w:rsid w:val="00335858"/>
    <w:rsid w:val="00336BDA"/>
    <w:rsid w:val="003424EC"/>
    <w:rsid w:val="00342BD7"/>
    <w:rsid w:val="00343A07"/>
    <w:rsid w:val="0034672C"/>
    <w:rsid w:val="00346DB5"/>
    <w:rsid w:val="00346F8A"/>
    <w:rsid w:val="003477B1"/>
    <w:rsid w:val="00347F5E"/>
    <w:rsid w:val="00350D90"/>
    <w:rsid w:val="0035482C"/>
    <w:rsid w:val="00357380"/>
    <w:rsid w:val="003602D9"/>
    <w:rsid w:val="003604CE"/>
    <w:rsid w:val="00361F95"/>
    <w:rsid w:val="00370E47"/>
    <w:rsid w:val="00371C83"/>
    <w:rsid w:val="003742AC"/>
    <w:rsid w:val="003755E5"/>
    <w:rsid w:val="0037643E"/>
    <w:rsid w:val="00377C7C"/>
    <w:rsid w:val="00377CE1"/>
    <w:rsid w:val="00385BF0"/>
    <w:rsid w:val="00390499"/>
    <w:rsid w:val="003939FF"/>
    <w:rsid w:val="00394905"/>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3B0A"/>
    <w:rsid w:val="003C7806"/>
    <w:rsid w:val="003D109F"/>
    <w:rsid w:val="003D2478"/>
    <w:rsid w:val="003D2D30"/>
    <w:rsid w:val="003D2FC4"/>
    <w:rsid w:val="003D3C0B"/>
    <w:rsid w:val="003D3C45"/>
    <w:rsid w:val="003D5B1F"/>
    <w:rsid w:val="003E15FA"/>
    <w:rsid w:val="003E55E4"/>
    <w:rsid w:val="003E609B"/>
    <w:rsid w:val="003E74E3"/>
    <w:rsid w:val="003E75BA"/>
    <w:rsid w:val="003F05C7"/>
    <w:rsid w:val="003F252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17B"/>
    <w:rsid w:val="00437447"/>
    <w:rsid w:val="00440253"/>
    <w:rsid w:val="00440B16"/>
    <w:rsid w:val="00441A92"/>
    <w:rsid w:val="00443ED6"/>
    <w:rsid w:val="00444F56"/>
    <w:rsid w:val="00446488"/>
    <w:rsid w:val="004517AA"/>
    <w:rsid w:val="00452CAC"/>
    <w:rsid w:val="00457136"/>
    <w:rsid w:val="00457565"/>
    <w:rsid w:val="00457995"/>
    <w:rsid w:val="00457B71"/>
    <w:rsid w:val="00465F3A"/>
    <w:rsid w:val="004669E2"/>
    <w:rsid w:val="00470C31"/>
    <w:rsid w:val="004734D0"/>
    <w:rsid w:val="0047556B"/>
    <w:rsid w:val="00477768"/>
    <w:rsid w:val="00490723"/>
    <w:rsid w:val="00492BC5"/>
    <w:rsid w:val="004964F1"/>
    <w:rsid w:val="004A16BC"/>
    <w:rsid w:val="004A2B94"/>
    <w:rsid w:val="004A3007"/>
    <w:rsid w:val="004B7C0C"/>
    <w:rsid w:val="004C2035"/>
    <w:rsid w:val="004C3898"/>
    <w:rsid w:val="004C7C52"/>
    <w:rsid w:val="004D34D1"/>
    <w:rsid w:val="004D36B1"/>
    <w:rsid w:val="004D5D70"/>
    <w:rsid w:val="004D7EBD"/>
    <w:rsid w:val="004E2680"/>
    <w:rsid w:val="004E28F9"/>
    <w:rsid w:val="004E462E"/>
    <w:rsid w:val="004E4B67"/>
    <w:rsid w:val="004E5305"/>
    <w:rsid w:val="004E56DC"/>
    <w:rsid w:val="004E76F4"/>
    <w:rsid w:val="004F0B4E"/>
    <w:rsid w:val="004F0B6C"/>
    <w:rsid w:val="004F2078"/>
    <w:rsid w:val="004F4DA3"/>
    <w:rsid w:val="004F7F3D"/>
    <w:rsid w:val="00503025"/>
    <w:rsid w:val="00506557"/>
    <w:rsid w:val="0050677A"/>
    <w:rsid w:val="005108D8"/>
    <w:rsid w:val="005116F9"/>
    <w:rsid w:val="00514A0B"/>
    <w:rsid w:val="005153A7"/>
    <w:rsid w:val="005219CF"/>
    <w:rsid w:val="00527FE2"/>
    <w:rsid w:val="00531534"/>
    <w:rsid w:val="005338D0"/>
    <w:rsid w:val="00534B59"/>
    <w:rsid w:val="00535829"/>
    <w:rsid w:val="00535C95"/>
    <w:rsid w:val="00536759"/>
    <w:rsid w:val="00537C62"/>
    <w:rsid w:val="00542382"/>
    <w:rsid w:val="00546970"/>
    <w:rsid w:val="00554E19"/>
    <w:rsid w:val="005550A9"/>
    <w:rsid w:val="00557F53"/>
    <w:rsid w:val="0056121F"/>
    <w:rsid w:val="0056299C"/>
    <w:rsid w:val="00572505"/>
    <w:rsid w:val="005745BA"/>
    <w:rsid w:val="00577949"/>
    <w:rsid w:val="00580202"/>
    <w:rsid w:val="00582490"/>
    <w:rsid w:val="00582809"/>
    <w:rsid w:val="0058798C"/>
    <w:rsid w:val="005900FA"/>
    <w:rsid w:val="005918DF"/>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E3477"/>
    <w:rsid w:val="005E385F"/>
    <w:rsid w:val="005E42F9"/>
    <w:rsid w:val="005E5B81"/>
    <w:rsid w:val="005F2CB1"/>
    <w:rsid w:val="005F3025"/>
    <w:rsid w:val="005F43CA"/>
    <w:rsid w:val="005F4D03"/>
    <w:rsid w:val="005F5D0B"/>
    <w:rsid w:val="005F618C"/>
    <w:rsid w:val="005F70BD"/>
    <w:rsid w:val="0060283C"/>
    <w:rsid w:val="00604F14"/>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6398"/>
    <w:rsid w:val="00636795"/>
    <w:rsid w:val="006368D3"/>
    <w:rsid w:val="006377EC"/>
    <w:rsid w:val="0064151F"/>
    <w:rsid w:val="00641533"/>
    <w:rsid w:val="0064208D"/>
    <w:rsid w:val="00643475"/>
    <w:rsid w:val="0064396A"/>
    <w:rsid w:val="0064624E"/>
    <w:rsid w:val="00650AB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86867"/>
    <w:rsid w:val="0069086B"/>
    <w:rsid w:val="00695FC2"/>
    <w:rsid w:val="00696949"/>
    <w:rsid w:val="00697052"/>
    <w:rsid w:val="006A097C"/>
    <w:rsid w:val="006A46FB"/>
    <w:rsid w:val="006A5E28"/>
    <w:rsid w:val="006A697B"/>
    <w:rsid w:val="006A7AFF"/>
    <w:rsid w:val="006B1816"/>
    <w:rsid w:val="006B2099"/>
    <w:rsid w:val="006B26A5"/>
    <w:rsid w:val="006B3F71"/>
    <w:rsid w:val="006B50CF"/>
    <w:rsid w:val="006C03B8"/>
    <w:rsid w:val="006C5703"/>
    <w:rsid w:val="006C5EBA"/>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346E"/>
    <w:rsid w:val="00703C0F"/>
    <w:rsid w:val="00704EDB"/>
    <w:rsid w:val="007051DF"/>
    <w:rsid w:val="0070537F"/>
    <w:rsid w:val="00706101"/>
    <w:rsid w:val="00706C0A"/>
    <w:rsid w:val="00707072"/>
    <w:rsid w:val="00707D61"/>
    <w:rsid w:val="0071071A"/>
    <w:rsid w:val="00710F3E"/>
    <w:rsid w:val="00711A87"/>
    <w:rsid w:val="00712287"/>
    <w:rsid w:val="00712772"/>
    <w:rsid w:val="00712975"/>
    <w:rsid w:val="00712CB7"/>
    <w:rsid w:val="00713568"/>
    <w:rsid w:val="007148D3"/>
    <w:rsid w:val="00715B9A"/>
    <w:rsid w:val="00721593"/>
    <w:rsid w:val="007215D3"/>
    <w:rsid w:val="00726781"/>
    <w:rsid w:val="00726EA6"/>
    <w:rsid w:val="00727208"/>
    <w:rsid w:val="00727680"/>
    <w:rsid w:val="007306CB"/>
    <w:rsid w:val="007348B1"/>
    <w:rsid w:val="00734B23"/>
    <w:rsid w:val="007362A6"/>
    <w:rsid w:val="00736D7D"/>
    <w:rsid w:val="0073743B"/>
    <w:rsid w:val="00737B36"/>
    <w:rsid w:val="00740E58"/>
    <w:rsid w:val="00741314"/>
    <w:rsid w:val="0074405B"/>
    <w:rsid w:val="007445A0"/>
    <w:rsid w:val="0074524B"/>
    <w:rsid w:val="007472BA"/>
    <w:rsid w:val="00747D8B"/>
    <w:rsid w:val="00751228"/>
    <w:rsid w:val="00757196"/>
    <w:rsid w:val="007571E1"/>
    <w:rsid w:val="007604B2"/>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CD8"/>
    <w:rsid w:val="00795C92"/>
    <w:rsid w:val="00796231"/>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5901"/>
    <w:rsid w:val="007D7526"/>
    <w:rsid w:val="007E4610"/>
    <w:rsid w:val="007E4715"/>
    <w:rsid w:val="007E505B"/>
    <w:rsid w:val="007E7091"/>
    <w:rsid w:val="007F2D36"/>
    <w:rsid w:val="00803FAE"/>
    <w:rsid w:val="0080605F"/>
    <w:rsid w:val="00807216"/>
    <w:rsid w:val="00807786"/>
    <w:rsid w:val="00811FCB"/>
    <w:rsid w:val="008158D6"/>
    <w:rsid w:val="00817196"/>
    <w:rsid w:val="00817359"/>
    <w:rsid w:val="00817EDE"/>
    <w:rsid w:val="008235DB"/>
    <w:rsid w:val="00823777"/>
    <w:rsid w:val="00824AB4"/>
    <w:rsid w:val="00825C42"/>
    <w:rsid w:val="00825D25"/>
    <w:rsid w:val="00827D6F"/>
    <w:rsid w:val="008376AC"/>
    <w:rsid w:val="008444E8"/>
    <w:rsid w:val="00844E80"/>
    <w:rsid w:val="00846FE7"/>
    <w:rsid w:val="00847423"/>
    <w:rsid w:val="00850CEC"/>
    <w:rsid w:val="00856911"/>
    <w:rsid w:val="008666DF"/>
    <w:rsid w:val="008677FD"/>
    <w:rsid w:val="008706D4"/>
    <w:rsid w:val="00870F8A"/>
    <w:rsid w:val="008719A4"/>
    <w:rsid w:val="00871D23"/>
    <w:rsid w:val="008732E1"/>
    <w:rsid w:val="00874092"/>
    <w:rsid w:val="00874312"/>
    <w:rsid w:val="0087437C"/>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26F1"/>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7CCF"/>
    <w:rsid w:val="00902350"/>
    <w:rsid w:val="0090336B"/>
    <w:rsid w:val="009053AA"/>
    <w:rsid w:val="00905C42"/>
    <w:rsid w:val="00905FDD"/>
    <w:rsid w:val="00906939"/>
    <w:rsid w:val="00910B7D"/>
    <w:rsid w:val="009117A9"/>
    <w:rsid w:val="00911DFB"/>
    <w:rsid w:val="00912672"/>
    <w:rsid w:val="009139D9"/>
    <w:rsid w:val="00914AD8"/>
    <w:rsid w:val="00916079"/>
    <w:rsid w:val="00917CE9"/>
    <w:rsid w:val="00920BF2"/>
    <w:rsid w:val="00922010"/>
    <w:rsid w:val="00931BD9"/>
    <w:rsid w:val="009362F7"/>
    <w:rsid w:val="009368F3"/>
    <w:rsid w:val="00941636"/>
    <w:rsid w:val="0094164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A09"/>
    <w:rsid w:val="009830E7"/>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7E87"/>
    <w:rsid w:val="009C3A99"/>
    <w:rsid w:val="009C403E"/>
    <w:rsid w:val="009C6918"/>
    <w:rsid w:val="009D0BF6"/>
    <w:rsid w:val="009D4FF0"/>
    <w:rsid w:val="009D703C"/>
    <w:rsid w:val="009D718F"/>
    <w:rsid w:val="009D727E"/>
    <w:rsid w:val="009E068F"/>
    <w:rsid w:val="009E14E0"/>
    <w:rsid w:val="009E35DB"/>
    <w:rsid w:val="009E47A3"/>
    <w:rsid w:val="009E6006"/>
    <w:rsid w:val="009F08F3"/>
    <w:rsid w:val="009F1ECE"/>
    <w:rsid w:val="009F344F"/>
    <w:rsid w:val="00A048A8"/>
    <w:rsid w:val="00A04F49"/>
    <w:rsid w:val="00A0603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61CF"/>
    <w:rsid w:val="00A50426"/>
    <w:rsid w:val="00A50F2F"/>
    <w:rsid w:val="00A52E1D"/>
    <w:rsid w:val="00A54721"/>
    <w:rsid w:val="00A61499"/>
    <w:rsid w:val="00A62A77"/>
    <w:rsid w:val="00A63483"/>
    <w:rsid w:val="00A657D7"/>
    <w:rsid w:val="00A660AC"/>
    <w:rsid w:val="00A669AA"/>
    <w:rsid w:val="00A67E6C"/>
    <w:rsid w:val="00A71B99"/>
    <w:rsid w:val="00A73915"/>
    <w:rsid w:val="00A739D0"/>
    <w:rsid w:val="00A761D4"/>
    <w:rsid w:val="00A77A7E"/>
    <w:rsid w:val="00A77EC4"/>
    <w:rsid w:val="00A91DD1"/>
    <w:rsid w:val="00A92879"/>
    <w:rsid w:val="00A9442A"/>
    <w:rsid w:val="00AA016F"/>
    <w:rsid w:val="00AA1CC5"/>
    <w:rsid w:val="00AA1ED6"/>
    <w:rsid w:val="00AA51D6"/>
    <w:rsid w:val="00AB0AE7"/>
    <w:rsid w:val="00AB0BC8"/>
    <w:rsid w:val="00AB11CA"/>
    <w:rsid w:val="00AB120D"/>
    <w:rsid w:val="00AB14D9"/>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57F9"/>
    <w:rsid w:val="00B167F1"/>
    <w:rsid w:val="00B1772D"/>
    <w:rsid w:val="00B20256"/>
    <w:rsid w:val="00B20D09"/>
    <w:rsid w:val="00B25A92"/>
    <w:rsid w:val="00B270E6"/>
    <w:rsid w:val="00B2763F"/>
    <w:rsid w:val="00B27AAC"/>
    <w:rsid w:val="00B30929"/>
    <w:rsid w:val="00B3104E"/>
    <w:rsid w:val="00B372AA"/>
    <w:rsid w:val="00B40445"/>
    <w:rsid w:val="00B41888"/>
    <w:rsid w:val="00B42BDB"/>
    <w:rsid w:val="00B43030"/>
    <w:rsid w:val="00B45A52"/>
    <w:rsid w:val="00B46175"/>
    <w:rsid w:val="00B5105F"/>
    <w:rsid w:val="00B5443B"/>
    <w:rsid w:val="00B56AFB"/>
    <w:rsid w:val="00B628B0"/>
    <w:rsid w:val="00B62AAA"/>
    <w:rsid w:val="00B63CAC"/>
    <w:rsid w:val="00B64871"/>
    <w:rsid w:val="00B664C7"/>
    <w:rsid w:val="00B67CAC"/>
    <w:rsid w:val="00B67E70"/>
    <w:rsid w:val="00B72D4F"/>
    <w:rsid w:val="00B739F6"/>
    <w:rsid w:val="00B81A6C"/>
    <w:rsid w:val="00B85DE5"/>
    <w:rsid w:val="00B87D41"/>
    <w:rsid w:val="00B904EC"/>
    <w:rsid w:val="00B90F73"/>
    <w:rsid w:val="00B93111"/>
    <w:rsid w:val="00B93B59"/>
    <w:rsid w:val="00B9406A"/>
    <w:rsid w:val="00B96560"/>
    <w:rsid w:val="00B96C52"/>
    <w:rsid w:val="00B96CB3"/>
    <w:rsid w:val="00BA2280"/>
    <w:rsid w:val="00BA2A08"/>
    <w:rsid w:val="00BA4212"/>
    <w:rsid w:val="00BA56D2"/>
    <w:rsid w:val="00BA73CA"/>
    <w:rsid w:val="00BA76E0"/>
    <w:rsid w:val="00BB2A25"/>
    <w:rsid w:val="00BB40A4"/>
    <w:rsid w:val="00BB51E9"/>
    <w:rsid w:val="00BB66B8"/>
    <w:rsid w:val="00BB6BBA"/>
    <w:rsid w:val="00BC0FDC"/>
    <w:rsid w:val="00BC3053"/>
    <w:rsid w:val="00BC4D2E"/>
    <w:rsid w:val="00BC75AE"/>
    <w:rsid w:val="00BD48AC"/>
    <w:rsid w:val="00BD5F1A"/>
    <w:rsid w:val="00BE1234"/>
    <w:rsid w:val="00BE2FA6"/>
    <w:rsid w:val="00BE333F"/>
    <w:rsid w:val="00BE4AD5"/>
    <w:rsid w:val="00BE7406"/>
    <w:rsid w:val="00BE7603"/>
    <w:rsid w:val="00BF130A"/>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4D4B"/>
    <w:rsid w:val="00C154BB"/>
    <w:rsid w:val="00C23F57"/>
    <w:rsid w:val="00C26BDE"/>
    <w:rsid w:val="00C26FAA"/>
    <w:rsid w:val="00C279B5"/>
    <w:rsid w:val="00C27C45"/>
    <w:rsid w:val="00C3164A"/>
    <w:rsid w:val="00C3719D"/>
    <w:rsid w:val="00C41F77"/>
    <w:rsid w:val="00C54995"/>
    <w:rsid w:val="00C54D41"/>
    <w:rsid w:val="00C60783"/>
    <w:rsid w:val="00C61A6D"/>
    <w:rsid w:val="00C620FF"/>
    <w:rsid w:val="00C64672"/>
    <w:rsid w:val="00C64FA8"/>
    <w:rsid w:val="00C6699E"/>
    <w:rsid w:val="00C701FA"/>
    <w:rsid w:val="00C70697"/>
    <w:rsid w:val="00C71BFC"/>
    <w:rsid w:val="00C72EF4"/>
    <w:rsid w:val="00C759A5"/>
    <w:rsid w:val="00C75D2F"/>
    <w:rsid w:val="00C767BE"/>
    <w:rsid w:val="00C76963"/>
    <w:rsid w:val="00C76E3C"/>
    <w:rsid w:val="00C77971"/>
    <w:rsid w:val="00C81568"/>
    <w:rsid w:val="00C9027A"/>
    <w:rsid w:val="00C9068E"/>
    <w:rsid w:val="00C93C4B"/>
    <w:rsid w:val="00C944AB"/>
    <w:rsid w:val="00C95B40"/>
    <w:rsid w:val="00CA1ED8"/>
    <w:rsid w:val="00CB1F63"/>
    <w:rsid w:val="00CB7170"/>
    <w:rsid w:val="00CB7825"/>
    <w:rsid w:val="00CC040E"/>
    <w:rsid w:val="00CC111F"/>
    <w:rsid w:val="00CC2011"/>
    <w:rsid w:val="00CC3EA0"/>
    <w:rsid w:val="00CC5BCD"/>
    <w:rsid w:val="00CC7B45"/>
    <w:rsid w:val="00CD1188"/>
    <w:rsid w:val="00CD2ED1"/>
    <w:rsid w:val="00CD337B"/>
    <w:rsid w:val="00CE0424"/>
    <w:rsid w:val="00CE7561"/>
    <w:rsid w:val="00CF11FA"/>
    <w:rsid w:val="00CF1354"/>
    <w:rsid w:val="00CF3B1F"/>
    <w:rsid w:val="00CF3BF6"/>
    <w:rsid w:val="00CF40CE"/>
    <w:rsid w:val="00CF47BB"/>
    <w:rsid w:val="00CF4CBB"/>
    <w:rsid w:val="00CF625B"/>
    <w:rsid w:val="00CF687E"/>
    <w:rsid w:val="00D0349B"/>
    <w:rsid w:val="00D04434"/>
    <w:rsid w:val="00D10249"/>
    <w:rsid w:val="00D115C3"/>
    <w:rsid w:val="00D11897"/>
    <w:rsid w:val="00D118A0"/>
    <w:rsid w:val="00D13135"/>
    <w:rsid w:val="00D13E4E"/>
    <w:rsid w:val="00D239A7"/>
    <w:rsid w:val="00D23F47"/>
    <w:rsid w:val="00D2743C"/>
    <w:rsid w:val="00D3005B"/>
    <w:rsid w:val="00D326D3"/>
    <w:rsid w:val="00D353F9"/>
    <w:rsid w:val="00D36E71"/>
    <w:rsid w:val="00D37371"/>
    <w:rsid w:val="00D37D87"/>
    <w:rsid w:val="00D40B33"/>
    <w:rsid w:val="00D4318F"/>
    <w:rsid w:val="00D438BF"/>
    <w:rsid w:val="00D440F8"/>
    <w:rsid w:val="00D4520B"/>
    <w:rsid w:val="00D45490"/>
    <w:rsid w:val="00D46379"/>
    <w:rsid w:val="00D4762C"/>
    <w:rsid w:val="00D53AF8"/>
    <w:rsid w:val="00D53E54"/>
    <w:rsid w:val="00D546FF"/>
    <w:rsid w:val="00D55AD5"/>
    <w:rsid w:val="00D576CA"/>
    <w:rsid w:val="00D60E13"/>
    <w:rsid w:val="00D61AF5"/>
    <w:rsid w:val="00D62CD5"/>
    <w:rsid w:val="00D6435F"/>
    <w:rsid w:val="00D652B5"/>
    <w:rsid w:val="00D65A4C"/>
    <w:rsid w:val="00D66155"/>
    <w:rsid w:val="00D66880"/>
    <w:rsid w:val="00D676B0"/>
    <w:rsid w:val="00D679B2"/>
    <w:rsid w:val="00D708B0"/>
    <w:rsid w:val="00D70E73"/>
    <w:rsid w:val="00D72831"/>
    <w:rsid w:val="00D7454C"/>
    <w:rsid w:val="00D749C9"/>
    <w:rsid w:val="00D76B4D"/>
    <w:rsid w:val="00D77B1D"/>
    <w:rsid w:val="00D8021F"/>
    <w:rsid w:val="00D80383"/>
    <w:rsid w:val="00D8234B"/>
    <w:rsid w:val="00D823C6"/>
    <w:rsid w:val="00D86B11"/>
    <w:rsid w:val="00D86CA3"/>
    <w:rsid w:val="00D871CE"/>
    <w:rsid w:val="00D9196D"/>
    <w:rsid w:val="00D92982"/>
    <w:rsid w:val="00D96606"/>
    <w:rsid w:val="00D97C0F"/>
    <w:rsid w:val="00DA305E"/>
    <w:rsid w:val="00DA5007"/>
    <w:rsid w:val="00DA5417"/>
    <w:rsid w:val="00DA56E8"/>
    <w:rsid w:val="00DB0A9F"/>
    <w:rsid w:val="00DB377D"/>
    <w:rsid w:val="00DC2D36"/>
    <w:rsid w:val="00DC3807"/>
    <w:rsid w:val="00DC53EF"/>
    <w:rsid w:val="00DD51BD"/>
    <w:rsid w:val="00DD6B05"/>
    <w:rsid w:val="00DE0BCA"/>
    <w:rsid w:val="00DE5608"/>
    <w:rsid w:val="00DE58D0"/>
    <w:rsid w:val="00DE60D1"/>
    <w:rsid w:val="00DE654F"/>
    <w:rsid w:val="00DF0B6E"/>
    <w:rsid w:val="00DF15E0"/>
    <w:rsid w:val="00DF37A0"/>
    <w:rsid w:val="00DF5C56"/>
    <w:rsid w:val="00E058E2"/>
    <w:rsid w:val="00E06F23"/>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608"/>
    <w:rsid w:val="00E34188"/>
    <w:rsid w:val="00E345CD"/>
    <w:rsid w:val="00E34B6E"/>
    <w:rsid w:val="00E35559"/>
    <w:rsid w:val="00E3723A"/>
    <w:rsid w:val="00E37860"/>
    <w:rsid w:val="00E446F1"/>
    <w:rsid w:val="00E46558"/>
    <w:rsid w:val="00E46886"/>
    <w:rsid w:val="00E47AEF"/>
    <w:rsid w:val="00E51EF3"/>
    <w:rsid w:val="00E53B75"/>
    <w:rsid w:val="00E54E3B"/>
    <w:rsid w:val="00E57565"/>
    <w:rsid w:val="00E63838"/>
    <w:rsid w:val="00E64434"/>
    <w:rsid w:val="00E67C51"/>
    <w:rsid w:val="00E72EFC"/>
    <w:rsid w:val="00E758EC"/>
    <w:rsid w:val="00E8234C"/>
    <w:rsid w:val="00E83AA9"/>
    <w:rsid w:val="00E84055"/>
    <w:rsid w:val="00E85928"/>
    <w:rsid w:val="00E87822"/>
    <w:rsid w:val="00E87CF0"/>
    <w:rsid w:val="00E90395"/>
    <w:rsid w:val="00E90B1C"/>
    <w:rsid w:val="00E90E49"/>
    <w:rsid w:val="00E917F9"/>
    <w:rsid w:val="00E9291C"/>
    <w:rsid w:val="00E92CB2"/>
    <w:rsid w:val="00E93FFE"/>
    <w:rsid w:val="00E94F8A"/>
    <w:rsid w:val="00E962F4"/>
    <w:rsid w:val="00EA5F86"/>
    <w:rsid w:val="00EA7A41"/>
    <w:rsid w:val="00EB077B"/>
    <w:rsid w:val="00EB1001"/>
    <w:rsid w:val="00EB4EA2"/>
    <w:rsid w:val="00EB51C0"/>
    <w:rsid w:val="00EC236F"/>
    <w:rsid w:val="00EC27C6"/>
    <w:rsid w:val="00EC4207"/>
    <w:rsid w:val="00EC5653"/>
    <w:rsid w:val="00EC60B5"/>
    <w:rsid w:val="00EC71CE"/>
    <w:rsid w:val="00ED1006"/>
    <w:rsid w:val="00ED2B3B"/>
    <w:rsid w:val="00EE0015"/>
    <w:rsid w:val="00EF18FE"/>
    <w:rsid w:val="00EF5787"/>
    <w:rsid w:val="00EF60D0"/>
    <w:rsid w:val="00F02A93"/>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2D63"/>
    <w:rsid w:val="00F434FA"/>
    <w:rsid w:val="00F4766C"/>
    <w:rsid w:val="00F507D1"/>
    <w:rsid w:val="00F519CE"/>
    <w:rsid w:val="00F51ADA"/>
    <w:rsid w:val="00F607C5"/>
    <w:rsid w:val="00F60DEA"/>
    <w:rsid w:val="00F6302A"/>
    <w:rsid w:val="00F631A4"/>
    <w:rsid w:val="00F64C2B"/>
    <w:rsid w:val="00F65154"/>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3776"/>
    <w:rsid w:val="00F8456C"/>
    <w:rsid w:val="00F859D8"/>
    <w:rsid w:val="00F868F5"/>
    <w:rsid w:val="00F9056A"/>
    <w:rsid w:val="00F90F8D"/>
    <w:rsid w:val="00F92782"/>
    <w:rsid w:val="00F93AA9"/>
    <w:rsid w:val="00F9668D"/>
    <w:rsid w:val="00F96985"/>
    <w:rsid w:val="00F97838"/>
    <w:rsid w:val="00FA2BB3"/>
    <w:rsid w:val="00FB4C80"/>
    <w:rsid w:val="00FB6A6A"/>
    <w:rsid w:val="00FC20C9"/>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241F"/>
    <w:rsid w:val="00FF45A5"/>
    <w:rsid w:val="00FF4D25"/>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5NUHHDQN7SK2-1-112244</_dlc_DocId>
    <TaxCatchAll xmlns="08b2df90-05d3-4030-90d4-c9feeb4a1cd9">
      <Value>10</Value>
      <Value>9</Value>
      <Value>8</Value>
      <Value>3</Value>
      <Value>1</Value>
    </TaxCatchAll>
    <_dlc_DocIdUrl xmlns="08b2df90-05d3-4030-90d4-c9feeb4a1cd9">
      <Url>https://ericoll.internal.ericsson.com/sites/STAR/_layouts/DocIdRedir.aspx?ID=5NUHHDQN7SK2-1-112244</Url>
      <Description>5NUHHDQN7SK2-1-112244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E986A3D9-AB86-4A14-BDC5-4D236E36E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CC0F991D-5AAA-4622-A160-03E3C7FF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105</TotalTime>
  <Pages>2</Pages>
  <Words>1030</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User</cp:lastModifiedBy>
  <cp:revision>8</cp:revision>
  <cp:lastPrinted>2008-01-31T06:09:00Z</cp:lastPrinted>
  <dcterms:created xsi:type="dcterms:W3CDTF">2017-05-01T11:16:00Z</dcterms:created>
  <dcterms:modified xsi:type="dcterms:W3CDTF">2017-05-05T20:11:00Z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adc51c3e-7754-42c7-9165-abe94ac27909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